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4806" w:rsidRDefault="00B54806" w:rsidP="00D55A0B">
      <w:r>
        <w:rPr>
          <w:noProof/>
        </w:rPr>
        <w:drawing>
          <wp:anchor distT="0" distB="0" distL="114300" distR="114300" simplePos="0" relativeHeight="251658240" behindDoc="0" locked="0" layoutInCell="1" allowOverlap="1" wp14:anchorId="01358AED" wp14:editId="7E1F5DEA">
            <wp:simplePos x="0" y="0"/>
            <wp:positionH relativeFrom="column">
              <wp:posOffset>-1022350</wp:posOffset>
            </wp:positionH>
            <wp:positionV relativeFrom="paragraph">
              <wp:posOffset>159385</wp:posOffset>
            </wp:positionV>
            <wp:extent cx="5086350" cy="838200"/>
            <wp:effectExtent l="0" t="0" r="0" b="0"/>
            <wp:wrapNone/>
            <wp:docPr id="2" name="รูปภาพ 2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1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54806" w:rsidRPr="00B54806" w:rsidRDefault="00B54806" w:rsidP="00B54806">
      <w:pPr>
        <w:spacing w:after="160" w:line="259" w:lineRule="auto"/>
        <w:rPr>
          <w:rFonts w:ascii="TH SarabunPSK" w:hAnsi="TH SarabunPSK" w:cs="TH SarabunPSK"/>
          <w:b/>
          <w:bCs/>
          <w:sz w:val="40"/>
          <w:szCs w:val="40"/>
          <w:cs/>
        </w:rPr>
      </w:pPr>
      <w:r>
        <w:rPr>
          <w:rFonts w:hint="cs"/>
          <w:cs/>
        </w:rPr>
        <w:t xml:space="preserve">    </w:t>
      </w:r>
      <w:r w:rsidRPr="00B54806">
        <w:rPr>
          <w:rFonts w:ascii="TH SarabunPSK" w:hAnsi="TH SarabunPSK" w:cs="TH SarabunPSK"/>
          <w:b/>
          <w:bCs/>
          <w:sz w:val="40"/>
          <w:szCs w:val="40"/>
          <w:cs/>
        </w:rPr>
        <w:t xml:space="preserve">คำชี้แจงในการใช้แบบฝึกทักษะคณิตศาสตร์    </w:t>
      </w:r>
    </w:p>
    <w:p w:rsidR="00B54806" w:rsidRDefault="00B54806" w:rsidP="00D55A0B"/>
    <w:p w:rsidR="00B54806" w:rsidRPr="00B54806" w:rsidRDefault="00035E5B" w:rsidP="00B54806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D55A0B">
        <w:t xml:space="preserve"> </w:t>
      </w:r>
      <w:r w:rsidR="00B54806" w:rsidRPr="00B54806">
        <w:rPr>
          <w:rFonts w:ascii="TH SarabunPSK" w:hAnsi="TH SarabunPSK" w:cs="TH SarabunPSK"/>
          <w:sz w:val="32"/>
          <w:szCs w:val="32"/>
        </w:rPr>
        <w:t xml:space="preserve">1. </w:t>
      </w:r>
      <w:r w:rsidR="00B54806" w:rsidRPr="00B54806">
        <w:rPr>
          <w:rFonts w:ascii="TH SarabunPSK" w:hAnsi="TH SarabunPSK" w:cs="TH SarabunPSK"/>
          <w:sz w:val="32"/>
          <w:szCs w:val="32"/>
          <w:cs/>
        </w:rPr>
        <w:t>แบบฝึกทักษะคณิตศาสตร์ เรื่อง</w:t>
      </w:r>
      <w:r w:rsidR="00060AE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54806" w:rsidRPr="00B54806">
        <w:rPr>
          <w:rFonts w:ascii="TH SarabunPSK" w:hAnsi="TH SarabunPSK" w:cs="TH SarabunPSK"/>
          <w:sz w:val="32"/>
          <w:szCs w:val="32"/>
          <w:cs/>
        </w:rPr>
        <w:t xml:space="preserve">ความน่าจะเป็น </w:t>
      </w:r>
      <w:proofErr w:type="gramStart"/>
      <w:r w:rsidR="00B54806" w:rsidRPr="00B54806">
        <w:rPr>
          <w:rFonts w:ascii="TH SarabunPSK" w:hAnsi="TH SarabunPSK" w:cs="TH SarabunPSK"/>
          <w:sz w:val="32"/>
          <w:szCs w:val="32"/>
          <w:cs/>
        </w:rPr>
        <w:t>รายวิชาคณิตศาสตร์พื้นฐาน  รหัสวิชา</w:t>
      </w:r>
      <w:proofErr w:type="gramEnd"/>
      <w:r w:rsidR="00B54806" w:rsidRPr="00B54806">
        <w:rPr>
          <w:rFonts w:ascii="TH SarabunPSK" w:hAnsi="TH SarabunPSK" w:cs="TH SarabunPSK"/>
          <w:sz w:val="32"/>
          <w:szCs w:val="32"/>
          <w:cs/>
        </w:rPr>
        <w:t xml:space="preserve"> ค</w:t>
      </w:r>
      <w:r w:rsidR="00B54806" w:rsidRPr="00B54806">
        <w:rPr>
          <w:rFonts w:ascii="TH SarabunPSK" w:hAnsi="TH SarabunPSK" w:cs="TH SarabunPSK"/>
          <w:sz w:val="32"/>
          <w:szCs w:val="32"/>
        </w:rPr>
        <w:t>23102</w:t>
      </w:r>
      <w:r w:rsidR="00B54806" w:rsidRPr="00B54806">
        <w:rPr>
          <w:rFonts w:ascii="TH SarabunPSK" w:hAnsi="TH SarabunPSK" w:cs="TH SarabunPSK" w:hint="cs"/>
          <w:sz w:val="32"/>
          <w:szCs w:val="32"/>
          <w:cs/>
        </w:rPr>
        <w:t xml:space="preserve">ระดับชั้นมัธยมศึกษาปีที่ </w:t>
      </w:r>
      <w:r w:rsidR="00B54806" w:rsidRPr="00B54806">
        <w:rPr>
          <w:rFonts w:ascii="TH SarabunPSK" w:hAnsi="TH SarabunPSK" w:cs="TH SarabunPSK"/>
          <w:sz w:val="32"/>
          <w:szCs w:val="32"/>
        </w:rPr>
        <w:t>3</w:t>
      </w:r>
      <w:r w:rsidR="00B54806" w:rsidRPr="00B54806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B54806" w:rsidRPr="00B54806">
        <w:rPr>
          <w:rFonts w:ascii="TH SarabunPSK" w:hAnsi="TH SarabunPSK" w:cs="TH SarabunPSK"/>
          <w:sz w:val="32"/>
          <w:szCs w:val="32"/>
          <w:cs/>
        </w:rPr>
        <w:t>โดยใช้ควบคู่กับแผนการจัดการเรียนรู้</w:t>
      </w:r>
      <w:r w:rsidR="00B54806" w:rsidRPr="00B54806">
        <w:rPr>
          <w:rFonts w:ascii="TH SarabunPSK" w:hAnsi="TH SarabunPSK" w:cs="TH SarabunPSK" w:hint="cs"/>
          <w:sz w:val="32"/>
          <w:szCs w:val="32"/>
          <w:cs/>
        </w:rPr>
        <w:t>ตามแนวคิดของ</w:t>
      </w:r>
      <w:proofErr w:type="spellStart"/>
      <w:r w:rsidR="00B54806" w:rsidRPr="00B54806">
        <w:rPr>
          <w:rFonts w:ascii="TH SarabunPSK" w:hAnsi="TH SarabunPSK" w:cs="TH SarabunPSK" w:hint="cs"/>
          <w:sz w:val="32"/>
          <w:szCs w:val="32"/>
          <w:cs/>
        </w:rPr>
        <w:t>โพล</w:t>
      </w:r>
      <w:proofErr w:type="spellEnd"/>
      <w:r w:rsidR="00B54806" w:rsidRPr="00B54806">
        <w:rPr>
          <w:rFonts w:ascii="TH SarabunPSK" w:hAnsi="TH SarabunPSK" w:cs="TH SarabunPSK" w:hint="cs"/>
          <w:sz w:val="32"/>
          <w:szCs w:val="32"/>
          <w:cs/>
        </w:rPr>
        <w:t>ยา</w:t>
      </w:r>
      <w:r w:rsidR="00B54806" w:rsidRPr="00B54806">
        <w:rPr>
          <w:rFonts w:ascii="TH SarabunPSK" w:hAnsi="TH SarabunPSK" w:cs="TH SarabunPSK"/>
          <w:sz w:val="32"/>
          <w:szCs w:val="32"/>
          <w:cs/>
        </w:rPr>
        <w:t xml:space="preserve"> เรื่องความน่าจะเป็น </w:t>
      </w:r>
      <w:r w:rsidR="00B54806" w:rsidRPr="00B54806">
        <w:rPr>
          <w:rFonts w:ascii="TH SarabunPSK" w:hAnsi="TH SarabunPSK" w:cs="TH SarabunPSK" w:hint="cs"/>
          <w:sz w:val="32"/>
          <w:szCs w:val="32"/>
          <w:cs/>
        </w:rPr>
        <w:t>ดังนี้</w:t>
      </w:r>
    </w:p>
    <w:p w:rsidR="00B54806" w:rsidRPr="00B54806" w:rsidRDefault="00B54806" w:rsidP="00B54806">
      <w:pPr>
        <w:spacing w:after="0"/>
        <w:ind w:firstLine="720"/>
        <w:rPr>
          <w:rFonts w:ascii="TH SarabunPSK" w:hAnsi="TH SarabunPSK" w:cs="TH SarabunPSK"/>
          <w:sz w:val="16"/>
          <w:szCs w:val="16"/>
          <w:cs/>
        </w:rPr>
      </w:pPr>
    </w:p>
    <w:p w:rsidR="00B54806" w:rsidRPr="00B54806" w:rsidRDefault="00B54806" w:rsidP="00B54806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 xml:space="preserve">เล่มที่  </w:t>
      </w:r>
      <w:r>
        <w:rPr>
          <w:rFonts w:ascii="TH SarabunPSK" w:hAnsi="TH SarabunPSK" w:cs="TH SarabunPSK"/>
          <w:sz w:val="32"/>
          <w:szCs w:val="32"/>
        </w:rPr>
        <w:t>1</w:t>
      </w:r>
      <w:r w:rsidRPr="00B54806"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ความหมายของความน่าจะเป็น</w:t>
      </w:r>
      <w:r w:rsidRPr="00B54806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Pr="00B54806">
        <w:rPr>
          <w:rFonts w:ascii="TH SarabunPSK" w:hAnsi="TH SarabunPSK" w:cs="TH SarabunPSK" w:hint="cs"/>
          <w:sz w:val="32"/>
          <w:szCs w:val="32"/>
          <w:cs/>
        </w:rPr>
        <w:tab/>
      </w:r>
      <w:r w:rsidRPr="00B54806">
        <w:rPr>
          <w:rFonts w:ascii="TH SarabunPSK" w:hAnsi="TH SarabunPSK" w:cs="TH SarabunPSK"/>
          <w:sz w:val="32"/>
          <w:szCs w:val="32"/>
          <w:cs/>
        </w:rPr>
        <w:t>จำนวน</w:t>
      </w:r>
      <w:r w:rsidRPr="00B54806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</w:rPr>
        <w:t>2</w:t>
      </w:r>
      <w:r w:rsidRPr="00B54806">
        <w:rPr>
          <w:rFonts w:ascii="TH SarabunPSK" w:hAnsi="TH SarabunPSK" w:cs="TH SarabunPSK" w:hint="cs"/>
          <w:sz w:val="32"/>
          <w:szCs w:val="32"/>
          <w:cs/>
        </w:rPr>
        <w:t xml:space="preserve">  ชั่วโมง  </w:t>
      </w:r>
    </w:p>
    <w:p w:rsidR="00B54806" w:rsidRPr="00B54806" w:rsidRDefault="00B54806" w:rsidP="00B54806">
      <w:pPr>
        <w:spacing w:after="0"/>
        <w:ind w:firstLine="720"/>
        <w:rPr>
          <w:rFonts w:ascii="TH SarabunPSK" w:hAnsi="TH SarabunPSK" w:cs="TH SarabunPSK"/>
          <w:sz w:val="16"/>
          <w:szCs w:val="16"/>
        </w:rPr>
      </w:pPr>
    </w:p>
    <w:p w:rsidR="00B54806" w:rsidRPr="00B54806" w:rsidRDefault="00B54806" w:rsidP="00B54806">
      <w:pPr>
        <w:spacing w:after="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>2. แบบฝึกทักษะคณิตศาสตร์  ประกอบด้วย</w:t>
      </w:r>
    </w:p>
    <w:p w:rsidR="00B54806" w:rsidRPr="00B54806" w:rsidRDefault="00B54806" w:rsidP="00B54806">
      <w:pPr>
        <w:spacing w:after="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 xml:space="preserve">    2.1  คำชี้แจงในการใช้แบบฝึกทักษะคณิตศาสตร์</w:t>
      </w:r>
    </w:p>
    <w:p w:rsidR="00B54806" w:rsidRPr="00B54806" w:rsidRDefault="00B54806" w:rsidP="00B54806">
      <w:pPr>
        <w:spacing w:after="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 xml:space="preserve">    2.2  คำแนะนำการใช้แบบฝึกทักษะคณิตศาสตร์สำหรับครู</w:t>
      </w:r>
    </w:p>
    <w:p w:rsidR="00B54806" w:rsidRPr="00B54806" w:rsidRDefault="00B54806" w:rsidP="00B54806">
      <w:pPr>
        <w:spacing w:after="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 xml:space="preserve">    2.3  คำแนะนำการใช้แบบฝึกทักษะคณิตศาสตร์สำหรับนักเรียน</w:t>
      </w:r>
    </w:p>
    <w:p w:rsidR="00B54806" w:rsidRPr="00B54806" w:rsidRDefault="00B54806" w:rsidP="00B54806">
      <w:pPr>
        <w:spacing w:after="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 xml:space="preserve">    2.4  ขั้นตอนการเรียนโดยใช้แบบฝึกทักษะคณิตศาสตร์</w:t>
      </w:r>
    </w:p>
    <w:p w:rsidR="00B54806" w:rsidRPr="00B54806" w:rsidRDefault="00B54806" w:rsidP="00B54806">
      <w:pPr>
        <w:spacing w:after="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 xml:space="preserve">    2.5  ข้อตกลงร่วมกัน</w:t>
      </w:r>
    </w:p>
    <w:p w:rsidR="00B54806" w:rsidRPr="00B54806" w:rsidRDefault="00B54806" w:rsidP="00B54806">
      <w:pPr>
        <w:spacing w:after="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 xml:space="preserve">    2.6  แผนผังการจัดชั้นเรียน</w:t>
      </w:r>
    </w:p>
    <w:p w:rsidR="00B54806" w:rsidRPr="00B54806" w:rsidRDefault="00B54806" w:rsidP="00B54806">
      <w:pPr>
        <w:spacing w:after="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</w:rPr>
        <w:t xml:space="preserve">              </w:t>
      </w:r>
      <w:proofErr w:type="gramStart"/>
      <w:r w:rsidRPr="00B54806">
        <w:rPr>
          <w:rFonts w:ascii="TH SarabunPSK" w:hAnsi="TH SarabunPSK" w:cs="TH SarabunPSK"/>
          <w:sz w:val="32"/>
          <w:szCs w:val="32"/>
        </w:rPr>
        <w:t xml:space="preserve">2.7  </w:t>
      </w:r>
      <w:r w:rsidRPr="00B54806">
        <w:rPr>
          <w:rFonts w:ascii="TH SarabunPSK" w:hAnsi="TH SarabunPSK" w:cs="TH SarabunPSK" w:hint="cs"/>
          <w:sz w:val="32"/>
          <w:szCs w:val="32"/>
          <w:cs/>
        </w:rPr>
        <w:t>มาตรฐานการ</w:t>
      </w:r>
      <w:r w:rsidR="00727C4F">
        <w:rPr>
          <w:rFonts w:ascii="TH SarabunPSK" w:hAnsi="TH SarabunPSK" w:cs="TH SarabunPSK" w:hint="cs"/>
          <w:sz w:val="32"/>
          <w:szCs w:val="32"/>
          <w:cs/>
        </w:rPr>
        <w:t>เรียนรู้และ</w:t>
      </w:r>
      <w:r w:rsidRPr="00B54806">
        <w:rPr>
          <w:rFonts w:ascii="TH SarabunPSK" w:hAnsi="TH SarabunPSK" w:cs="TH SarabunPSK" w:hint="cs"/>
          <w:sz w:val="32"/>
          <w:szCs w:val="32"/>
          <w:cs/>
        </w:rPr>
        <w:t>ตัวชี้วัด</w:t>
      </w:r>
      <w:proofErr w:type="gramEnd"/>
    </w:p>
    <w:p w:rsidR="00B54806" w:rsidRPr="00B54806" w:rsidRDefault="00B54806" w:rsidP="00B54806">
      <w:pPr>
        <w:spacing w:after="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 xml:space="preserve">    2.</w:t>
      </w:r>
      <w:r w:rsidRPr="00B54806">
        <w:rPr>
          <w:rFonts w:ascii="TH SarabunPSK" w:hAnsi="TH SarabunPSK" w:cs="TH SarabunPSK"/>
          <w:sz w:val="32"/>
          <w:szCs w:val="32"/>
        </w:rPr>
        <w:t>8</w:t>
      </w:r>
      <w:r w:rsidRPr="00B54806">
        <w:rPr>
          <w:rFonts w:ascii="TH SarabunPSK" w:hAnsi="TH SarabunPSK" w:cs="TH SarabunPSK" w:hint="cs"/>
          <w:sz w:val="32"/>
          <w:szCs w:val="32"/>
          <w:cs/>
        </w:rPr>
        <w:t xml:space="preserve">  แบบทดสอบก่อนเรียน </w:t>
      </w:r>
    </w:p>
    <w:p w:rsidR="00B54806" w:rsidRPr="00B54806" w:rsidRDefault="00B54806" w:rsidP="00B54806">
      <w:pPr>
        <w:spacing w:after="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 xml:space="preserve">    2.</w:t>
      </w:r>
      <w:r w:rsidRPr="00B54806">
        <w:rPr>
          <w:rFonts w:ascii="TH SarabunPSK" w:hAnsi="TH SarabunPSK" w:cs="TH SarabunPSK"/>
          <w:sz w:val="32"/>
          <w:szCs w:val="32"/>
        </w:rPr>
        <w:t>9</w:t>
      </w:r>
      <w:r w:rsidRPr="00B54806">
        <w:rPr>
          <w:rFonts w:ascii="TH SarabunPSK" w:hAnsi="TH SarabunPSK" w:cs="TH SarabunPSK" w:hint="cs"/>
          <w:sz w:val="32"/>
          <w:szCs w:val="32"/>
          <w:cs/>
        </w:rPr>
        <w:t xml:space="preserve">  ใบความรู้</w:t>
      </w:r>
    </w:p>
    <w:p w:rsidR="00B54806" w:rsidRPr="00B54806" w:rsidRDefault="00B54806" w:rsidP="00B54806">
      <w:pPr>
        <w:spacing w:after="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 xml:space="preserve">    </w:t>
      </w:r>
      <w:proofErr w:type="gramStart"/>
      <w:r w:rsidRPr="00B54806">
        <w:rPr>
          <w:rFonts w:ascii="TH SarabunPSK" w:hAnsi="TH SarabunPSK" w:cs="TH SarabunPSK"/>
          <w:sz w:val="32"/>
          <w:szCs w:val="32"/>
        </w:rPr>
        <w:t>2</w:t>
      </w:r>
      <w:r w:rsidRPr="00B54806">
        <w:rPr>
          <w:rFonts w:ascii="TH SarabunPSK" w:hAnsi="TH SarabunPSK" w:cs="TH SarabunPSK" w:hint="cs"/>
          <w:sz w:val="32"/>
          <w:szCs w:val="32"/>
          <w:cs/>
        </w:rPr>
        <w:t>.</w:t>
      </w:r>
      <w:r w:rsidRPr="00B54806">
        <w:rPr>
          <w:rFonts w:ascii="TH SarabunPSK" w:hAnsi="TH SarabunPSK" w:cs="TH SarabunPSK"/>
          <w:sz w:val="32"/>
          <w:szCs w:val="32"/>
        </w:rPr>
        <w:t>10</w:t>
      </w:r>
      <w:r w:rsidRPr="00B54806">
        <w:rPr>
          <w:rFonts w:ascii="TH SarabunPSK" w:hAnsi="TH SarabunPSK" w:cs="TH SarabunPSK" w:hint="cs"/>
          <w:sz w:val="32"/>
          <w:szCs w:val="32"/>
          <w:cs/>
        </w:rPr>
        <w:t xml:space="preserve">  แบบฝึกทักษะ</w:t>
      </w:r>
      <w:proofErr w:type="gramEnd"/>
    </w:p>
    <w:p w:rsidR="00B54806" w:rsidRPr="00B54806" w:rsidRDefault="00B54806" w:rsidP="00B54806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B54806">
        <w:rPr>
          <w:rFonts w:ascii="TH SarabunPSK" w:hAnsi="TH SarabunPSK" w:cs="TH SarabunPSK"/>
          <w:sz w:val="32"/>
          <w:szCs w:val="32"/>
        </w:rPr>
        <w:tab/>
        <w:t xml:space="preserve">    </w:t>
      </w:r>
      <w:proofErr w:type="gramStart"/>
      <w:r w:rsidRPr="00B54806">
        <w:rPr>
          <w:rFonts w:ascii="TH SarabunPSK" w:hAnsi="TH SarabunPSK" w:cs="TH SarabunPSK"/>
          <w:sz w:val="32"/>
          <w:szCs w:val="32"/>
        </w:rPr>
        <w:t xml:space="preserve">2.11  </w:t>
      </w:r>
      <w:r w:rsidRPr="00B54806">
        <w:rPr>
          <w:rFonts w:ascii="TH SarabunPSK" w:hAnsi="TH SarabunPSK" w:cs="TH SarabunPSK" w:hint="cs"/>
          <w:sz w:val="32"/>
          <w:szCs w:val="32"/>
          <w:cs/>
        </w:rPr>
        <w:t>แบบทดสอบหลังเรียน</w:t>
      </w:r>
      <w:proofErr w:type="gramEnd"/>
    </w:p>
    <w:p w:rsidR="00B54806" w:rsidRPr="00B54806" w:rsidRDefault="00B54806" w:rsidP="00B54806">
      <w:pPr>
        <w:spacing w:after="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 xml:space="preserve">              </w:t>
      </w:r>
      <w:proofErr w:type="gramStart"/>
      <w:r w:rsidRPr="00B54806">
        <w:rPr>
          <w:rFonts w:ascii="TH SarabunPSK" w:hAnsi="TH SarabunPSK" w:cs="TH SarabunPSK"/>
          <w:sz w:val="32"/>
          <w:szCs w:val="32"/>
        </w:rPr>
        <w:t xml:space="preserve">2.12  </w:t>
      </w:r>
      <w:r w:rsidRPr="00B54806">
        <w:rPr>
          <w:rFonts w:ascii="TH SarabunPSK" w:hAnsi="TH SarabunPSK" w:cs="TH SarabunPSK" w:hint="cs"/>
          <w:sz w:val="32"/>
          <w:szCs w:val="32"/>
          <w:cs/>
        </w:rPr>
        <w:t>เฉลยแบบฝึกทักษะ</w:t>
      </w:r>
      <w:proofErr w:type="gramEnd"/>
    </w:p>
    <w:p w:rsidR="00B54806" w:rsidRPr="00B54806" w:rsidRDefault="00B54806" w:rsidP="00B54806">
      <w:pPr>
        <w:spacing w:after="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 xml:space="preserve">    </w:t>
      </w:r>
      <w:proofErr w:type="gramStart"/>
      <w:r w:rsidRPr="00B54806">
        <w:rPr>
          <w:rFonts w:ascii="TH SarabunPSK" w:hAnsi="TH SarabunPSK" w:cs="TH SarabunPSK"/>
          <w:sz w:val="32"/>
          <w:szCs w:val="32"/>
        </w:rPr>
        <w:t>2</w:t>
      </w:r>
      <w:r w:rsidRPr="00B54806">
        <w:rPr>
          <w:rFonts w:ascii="TH SarabunPSK" w:hAnsi="TH SarabunPSK" w:cs="TH SarabunPSK" w:hint="cs"/>
          <w:sz w:val="32"/>
          <w:szCs w:val="32"/>
          <w:cs/>
        </w:rPr>
        <w:t>.1</w:t>
      </w:r>
      <w:r w:rsidRPr="00B54806">
        <w:rPr>
          <w:rFonts w:ascii="TH SarabunPSK" w:hAnsi="TH SarabunPSK" w:cs="TH SarabunPSK"/>
          <w:sz w:val="32"/>
          <w:szCs w:val="32"/>
        </w:rPr>
        <w:t>3</w:t>
      </w:r>
      <w:r w:rsidRPr="00B54806">
        <w:rPr>
          <w:rFonts w:ascii="TH SarabunPSK" w:hAnsi="TH SarabunPSK" w:cs="TH SarabunPSK" w:hint="cs"/>
          <w:sz w:val="32"/>
          <w:szCs w:val="32"/>
          <w:cs/>
        </w:rPr>
        <w:t xml:space="preserve">  เฉลยแบบทดสอบก่อนเรียน</w:t>
      </w:r>
      <w:proofErr w:type="gramEnd"/>
      <w:r w:rsidRPr="00B5480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54806">
        <w:rPr>
          <w:rFonts w:ascii="TH SarabunPSK" w:hAnsi="TH SarabunPSK" w:cs="TH SarabunPSK"/>
          <w:sz w:val="32"/>
          <w:szCs w:val="32"/>
        </w:rPr>
        <w:t>-</w:t>
      </w:r>
      <w:r w:rsidRPr="00B54806">
        <w:rPr>
          <w:rFonts w:ascii="TH SarabunPSK" w:hAnsi="TH SarabunPSK" w:cs="TH SarabunPSK" w:hint="cs"/>
          <w:sz w:val="32"/>
          <w:szCs w:val="32"/>
          <w:cs/>
        </w:rPr>
        <w:t xml:space="preserve">  หลังเรียน</w:t>
      </w:r>
    </w:p>
    <w:p w:rsidR="00B54806" w:rsidRPr="00B54806" w:rsidRDefault="00B54806" w:rsidP="00B54806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B54806">
        <w:rPr>
          <w:rFonts w:ascii="TH SarabunPSK" w:hAnsi="TH SarabunPSK" w:cs="TH SarabunPSK"/>
          <w:color w:val="FF0000"/>
          <w:sz w:val="32"/>
          <w:szCs w:val="32"/>
          <w:cs/>
        </w:rPr>
        <w:t xml:space="preserve">         </w:t>
      </w:r>
      <w:r w:rsidRPr="00B54806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3. แบบฝึกทักษะคณิตศาสตร์เล่มนี้ใช้เวลาเรียน  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>2</w:t>
      </w:r>
      <w:r w:rsidRPr="00B54806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ชั่วโมง</w:t>
      </w:r>
    </w:p>
    <w:p w:rsidR="00035E5B" w:rsidRDefault="00035E5B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B54806" w:rsidP="00D55A0B">
      <w:pPr>
        <w:rPr>
          <w:szCs w:val="22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5B620700" wp14:editId="5AB37E9D">
            <wp:simplePos x="0" y="0"/>
            <wp:positionH relativeFrom="column">
              <wp:posOffset>-850900</wp:posOffset>
            </wp:positionH>
            <wp:positionV relativeFrom="paragraph">
              <wp:posOffset>197485</wp:posOffset>
            </wp:positionV>
            <wp:extent cx="4467225" cy="971550"/>
            <wp:effectExtent l="0" t="0" r="9525" b="0"/>
            <wp:wrapNone/>
            <wp:docPr id="3" name="รูปภาพ 3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1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1190" cy="976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54806" w:rsidRDefault="00B54806" w:rsidP="00B54806">
      <w:pPr>
        <w:spacing w:after="0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            </w:t>
      </w:r>
      <w:r w:rsidRPr="00B54806">
        <w:rPr>
          <w:rFonts w:ascii="TH SarabunPSK" w:hAnsi="TH SarabunPSK" w:cs="TH SarabunPSK"/>
          <w:b/>
          <w:bCs/>
          <w:sz w:val="40"/>
          <w:szCs w:val="40"/>
          <w:cs/>
        </w:rPr>
        <w:t>คำแนะนำการใช้</w:t>
      </w:r>
    </w:p>
    <w:p w:rsidR="00B54806" w:rsidRPr="00B54806" w:rsidRDefault="00B54806" w:rsidP="00B54806">
      <w:pPr>
        <w:spacing w:after="0"/>
        <w:rPr>
          <w:rFonts w:ascii="TH SarabunPSK" w:hAnsi="TH SarabunPSK" w:cs="TH SarabunPSK"/>
          <w:b/>
          <w:bCs/>
          <w:sz w:val="40"/>
          <w:szCs w:val="40"/>
          <w:cs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                         </w:t>
      </w:r>
      <w:r w:rsidRPr="00B54806">
        <w:rPr>
          <w:rFonts w:ascii="TH SarabunPSK" w:hAnsi="TH SarabunPSK" w:cs="TH SarabunPSK"/>
          <w:b/>
          <w:bCs/>
          <w:sz w:val="40"/>
          <w:szCs w:val="40"/>
          <w:cs/>
        </w:rPr>
        <w:t>แบบฝึกทักษะคณิตศาสตร์สำหรับครู</w:t>
      </w:r>
    </w:p>
    <w:p w:rsidR="00B54806" w:rsidRPr="00B54806" w:rsidRDefault="00B54806" w:rsidP="00D55A0B">
      <w:pPr>
        <w:rPr>
          <w:rFonts w:ascii="TH SarabunPSK" w:hAnsi="TH SarabunPSK" w:cs="TH SarabunPSK"/>
          <w:sz w:val="16"/>
          <w:szCs w:val="16"/>
        </w:rPr>
      </w:pPr>
    </w:p>
    <w:p w:rsidR="00B54806" w:rsidRPr="00B54806" w:rsidRDefault="00B54806" w:rsidP="00B54806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>เมื่อครูผู้สอนได้นำแบบฝึกทักษะคณิตศาสตร์เล่มนี้ไปใช้ในการจัดกิจกรรมการเรียนการสอน</w:t>
      </w:r>
    </w:p>
    <w:p w:rsidR="00B54806" w:rsidRPr="00B54806" w:rsidRDefault="00B54806" w:rsidP="00B54806">
      <w:pPr>
        <w:spacing w:after="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>ควรปฏิบัติดังนี้</w:t>
      </w:r>
    </w:p>
    <w:p w:rsidR="00B54806" w:rsidRPr="00B54806" w:rsidRDefault="00B54806" w:rsidP="00B54806">
      <w:pPr>
        <w:spacing w:after="0"/>
        <w:ind w:firstLine="720"/>
        <w:rPr>
          <w:rFonts w:ascii="TH SarabunPSK" w:hAnsi="TH SarabunPSK" w:cs="TH SarabunPSK"/>
          <w:sz w:val="32"/>
          <w:szCs w:val="32"/>
          <w:cs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 xml:space="preserve">1. จัดกิจกรรมการเรียนการสอนโดยใช้แบบฝึกทักษะคณิตศาสตร์ ชั้นมัธยมศึกษาปีที่ </w:t>
      </w:r>
      <w:r w:rsidRPr="00B54806">
        <w:rPr>
          <w:rFonts w:ascii="TH SarabunPSK" w:hAnsi="TH SarabunPSK" w:cs="TH SarabunPSK"/>
          <w:sz w:val="32"/>
          <w:szCs w:val="32"/>
        </w:rPr>
        <w:t>3</w:t>
      </w:r>
      <w:r w:rsidRPr="00B54806">
        <w:rPr>
          <w:rFonts w:ascii="TH SarabunPSK" w:hAnsi="TH SarabunPSK" w:cs="TH SarabunPSK" w:hint="cs"/>
          <w:sz w:val="32"/>
          <w:szCs w:val="32"/>
          <w:cs/>
        </w:rPr>
        <w:t xml:space="preserve"> เล่มนี้ควบคู่กับแผนการจัดการเรียนรู้</w:t>
      </w:r>
      <w:r w:rsidRPr="00B54806">
        <w:rPr>
          <w:rFonts w:ascii="TH SarabunPSK" w:hAnsi="TH SarabunPSK" w:cs="TH SarabunPSK"/>
          <w:sz w:val="32"/>
          <w:szCs w:val="32"/>
          <w:cs/>
        </w:rPr>
        <w:t>ตาม</w:t>
      </w:r>
      <w:r w:rsidRPr="00B54806">
        <w:rPr>
          <w:rFonts w:ascii="TH SarabunPSK" w:hAnsi="TH SarabunPSK" w:cs="TH SarabunPSK" w:hint="cs"/>
          <w:sz w:val="32"/>
          <w:szCs w:val="32"/>
          <w:cs/>
        </w:rPr>
        <w:t>แนวคิดของ</w:t>
      </w:r>
      <w:proofErr w:type="spellStart"/>
      <w:r w:rsidRPr="00B54806">
        <w:rPr>
          <w:rFonts w:ascii="TH SarabunPSK" w:hAnsi="TH SarabunPSK" w:cs="TH SarabunPSK" w:hint="cs"/>
          <w:sz w:val="32"/>
          <w:szCs w:val="32"/>
          <w:cs/>
        </w:rPr>
        <w:t>โพล</w:t>
      </w:r>
      <w:proofErr w:type="spellEnd"/>
      <w:r w:rsidRPr="00B54806">
        <w:rPr>
          <w:rFonts w:ascii="TH SarabunPSK" w:hAnsi="TH SarabunPSK" w:cs="TH SarabunPSK" w:hint="cs"/>
          <w:sz w:val="32"/>
          <w:szCs w:val="32"/>
          <w:cs/>
        </w:rPr>
        <w:t>ยา</w:t>
      </w:r>
    </w:p>
    <w:p w:rsidR="00B54806" w:rsidRPr="00B54806" w:rsidRDefault="00B54806" w:rsidP="00B54806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>2. ทดสอบความรู้ก่อนเรียนของนักเรียน เพื่อวัดความรู้พื้นฐานของนักเรียนแต่ละคน</w:t>
      </w:r>
    </w:p>
    <w:p w:rsidR="00B54806" w:rsidRPr="00B54806" w:rsidRDefault="00B54806" w:rsidP="00B54806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>3. ชี้แจงให้นักเรียนอ่านคำแนะนำในการใช้แบบฝึกทักษะคณิตศาสตร์ และควรปฏิบัติตามทุกขั้นตอนในการจัดกิจกรรมการเรียนการสอน</w:t>
      </w:r>
    </w:p>
    <w:p w:rsidR="00B54806" w:rsidRPr="00B54806" w:rsidRDefault="00B54806" w:rsidP="00B54806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>4. ขณะปฏิบัติกิจกรรมควรแนะนำนักเรียนอย่างใกล้ชิด</w:t>
      </w:r>
    </w:p>
    <w:p w:rsidR="00B54806" w:rsidRPr="00B54806" w:rsidRDefault="00B54806" w:rsidP="00B54806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>5. เมื่อนักเรียนทำแบบฝึกทักษะคณิตศาสตร์เสร็จแล้วให้นักเรียนตรวจคำตอบจากเฉลยแบบฝึกทักษะคณิตศาสตร์ (ในบางครั้งครูร่วมเฉลยกับนักเรียน)</w:t>
      </w:r>
    </w:p>
    <w:p w:rsidR="00B54806" w:rsidRPr="00B54806" w:rsidRDefault="00B54806" w:rsidP="00B54806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>6. ให้นักเรียนซักถามเนื้อหาที่ไม่เข้าใจ แล้วครูอธิบายเพิ่มเติม</w:t>
      </w:r>
    </w:p>
    <w:p w:rsidR="00B54806" w:rsidRPr="00B54806" w:rsidRDefault="00B54806" w:rsidP="00B54806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>7. ทดสอบความรู้ของนักเรียนโดยใช้แบบทดสอบหลังเรียน</w:t>
      </w:r>
    </w:p>
    <w:p w:rsidR="00B54806" w:rsidRPr="00B54806" w:rsidRDefault="00B54806" w:rsidP="00B54806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>8. ตรวจคำตอบแบบทดสอบหลังเรียนจากเฉลยแบบทดสอบหลังเรียน (บางครั้งร่วมกับนักเรียนเฉลยคำตอบของแบบทดสอบหลังเรียน)</w:t>
      </w:r>
    </w:p>
    <w:p w:rsidR="00B54806" w:rsidRPr="00B54806" w:rsidRDefault="00B54806" w:rsidP="00B54806">
      <w:pPr>
        <w:tabs>
          <w:tab w:val="left" w:pos="5163"/>
        </w:tabs>
        <w:spacing w:after="160" w:line="259" w:lineRule="auto"/>
      </w:pPr>
    </w:p>
    <w:p w:rsidR="00B54806" w:rsidRPr="00B54806" w:rsidRDefault="00B54806" w:rsidP="00B54806">
      <w:pPr>
        <w:spacing w:after="160" w:line="259" w:lineRule="auto"/>
      </w:pPr>
    </w:p>
    <w:p w:rsidR="00AC7B1E" w:rsidRPr="00B54806" w:rsidRDefault="00B54806" w:rsidP="00D55A0B">
      <w:pPr>
        <w:rPr>
          <w:szCs w:val="22"/>
        </w:rPr>
      </w:pPr>
      <w:r>
        <w:rPr>
          <w:noProof/>
          <w:szCs w:val="22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1645285</wp:posOffset>
            </wp:positionH>
            <wp:positionV relativeFrom="paragraph">
              <wp:posOffset>206375</wp:posOffset>
            </wp:positionV>
            <wp:extent cx="2667000" cy="969010"/>
            <wp:effectExtent l="0" t="0" r="0" b="2540"/>
            <wp:wrapThrough wrapText="bothSides">
              <wp:wrapPolygon edited="0">
                <wp:start x="0" y="0"/>
                <wp:lineTo x="0" y="21232"/>
                <wp:lineTo x="21446" y="21232"/>
                <wp:lineTo x="21446" y="0"/>
                <wp:lineTo x="0" y="0"/>
              </wp:wrapPolygon>
            </wp:wrapThrough>
            <wp:docPr id="5" name="รูปภาพ 5" descr="คำอธิบาย: ผลการค้นหารูปภาพสำหรับ รูปภาพการ์ตูนเด็ก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คำอธิบาย: ผลการค้นหารูปภาพสำหรับ รูปภาพการ์ตูนเด็ก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B54806" w:rsidRDefault="00B54806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B54806" w:rsidP="00D55A0B">
      <w:pPr>
        <w:rPr>
          <w:szCs w:val="22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4B6A5D36" wp14:editId="4A86C984">
            <wp:simplePos x="0" y="0"/>
            <wp:positionH relativeFrom="column">
              <wp:posOffset>-860425</wp:posOffset>
            </wp:positionH>
            <wp:positionV relativeFrom="paragraph">
              <wp:posOffset>178435</wp:posOffset>
            </wp:positionV>
            <wp:extent cx="4895850" cy="942975"/>
            <wp:effectExtent l="0" t="0" r="0" b="9525"/>
            <wp:wrapNone/>
            <wp:docPr id="4" name="รูปภาพ 4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1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54806" w:rsidRDefault="00B54806" w:rsidP="00B54806">
      <w:pPr>
        <w:spacing w:after="0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              </w:t>
      </w:r>
      <w:r w:rsidRPr="00870D31">
        <w:rPr>
          <w:rFonts w:ascii="TH SarabunPSK" w:hAnsi="TH SarabunPSK" w:cs="TH SarabunPSK"/>
          <w:b/>
          <w:bCs/>
          <w:sz w:val="40"/>
          <w:szCs w:val="40"/>
          <w:cs/>
        </w:rPr>
        <w:t>คำแนะนำการใ</w:t>
      </w:r>
      <w:r>
        <w:rPr>
          <w:rFonts w:ascii="TH SarabunPSK" w:hAnsi="TH SarabunPSK" w:cs="TH SarabunPSK"/>
          <w:b/>
          <w:bCs/>
          <w:sz w:val="40"/>
          <w:szCs w:val="40"/>
          <w:cs/>
        </w:rPr>
        <w:t>ช้</w:t>
      </w:r>
    </w:p>
    <w:p w:rsidR="00AC7B1E" w:rsidRDefault="00B54806" w:rsidP="00B54806">
      <w:pPr>
        <w:rPr>
          <w:szCs w:val="22"/>
        </w:rPr>
      </w:pPr>
      <w:r>
        <w:rPr>
          <w:rFonts w:ascii="TH SarabunPSK" w:hAnsi="TH SarabunPSK" w:cs="TH SarabunPSK"/>
          <w:b/>
          <w:bCs/>
          <w:sz w:val="40"/>
          <w:szCs w:val="40"/>
        </w:rPr>
        <w:t xml:space="preserve">                              </w:t>
      </w:r>
      <w:r>
        <w:rPr>
          <w:rFonts w:ascii="TH SarabunPSK" w:hAnsi="TH SarabunPSK" w:cs="TH SarabunPSK"/>
          <w:b/>
          <w:bCs/>
          <w:sz w:val="40"/>
          <w:szCs w:val="40"/>
          <w:cs/>
        </w:rPr>
        <w:t>แบบฝึกทักษะคณิตศาสตร์สำหรั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บนัก</w:t>
      </w:r>
      <w:r w:rsidRPr="00870D31">
        <w:rPr>
          <w:rFonts w:ascii="TH SarabunPSK" w:hAnsi="TH SarabunPSK" w:cs="TH SarabunPSK"/>
          <w:b/>
          <w:bCs/>
          <w:sz w:val="40"/>
          <w:szCs w:val="40"/>
          <w:cs/>
        </w:rPr>
        <w:t>เรียน</w:t>
      </w:r>
    </w:p>
    <w:p w:rsidR="00B54806" w:rsidRPr="00B54806" w:rsidRDefault="00B54806" w:rsidP="00B54806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spacing w:after="0" w:line="240" w:lineRule="auto"/>
        <w:rPr>
          <w:rFonts w:ascii="TH SarabunPSK" w:eastAsia="SimSun" w:hAnsi="TH SarabunPSK" w:cs="TH SarabunPSK"/>
          <w:sz w:val="32"/>
          <w:szCs w:val="32"/>
          <w:lang w:eastAsia="zh-CN"/>
        </w:rPr>
      </w:pPr>
      <w:r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ab/>
      </w:r>
      <w:r w:rsidRPr="00B54806">
        <w:rPr>
          <w:rFonts w:ascii="TH SarabunPSK" w:eastAsia="SimSun" w:hAnsi="TH SarabunPSK" w:cs="TH SarabunPSK"/>
          <w:sz w:val="32"/>
          <w:szCs w:val="32"/>
          <w:cs/>
          <w:lang w:eastAsia="zh-CN"/>
        </w:rPr>
        <w:t>ในการศึกษาแบบฝึกทักษะคณิตศาสตร์ วิชาคณิตศาสตร์พื้นฐาน รหัสวิชา ค</w:t>
      </w:r>
      <w:r w:rsidRPr="00B54806">
        <w:rPr>
          <w:rFonts w:ascii="TH SarabunPSK" w:eastAsia="SimSun" w:hAnsi="TH SarabunPSK" w:cs="TH SarabunPSK"/>
          <w:sz w:val="32"/>
          <w:szCs w:val="32"/>
          <w:lang w:eastAsia="zh-CN"/>
        </w:rPr>
        <w:t>23102</w:t>
      </w:r>
    </w:p>
    <w:p w:rsidR="00B54806" w:rsidRPr="00B54806" w:rsidRDefault="00B54806" w:rsidP="00B54806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spacing w:after="0" w:line="240" w:lineRule="auto"/>
        <w:rPr>
          <w:rFonts w:ascii="TH SarabunPSK" w:eastAsia="SimSun" w:hAnsi="TH SarabunPSK" w:cs="TH SarabunPSK"/>
          <w:sz w:val="32"/>
          <w:szCs w:val="32"/>
          <w:lang w:eastAsia="zh-CN"/>
        </w:rPr>
      </w:pPr>
      <w:r w:rsidRPr="00B54806">
        <w:rPr>
          <w:rFonts w:ascii="TH SarabunPSK" w:eastAsia="SimSun" w:hAnsi="TH SarabunPSK" w:cs="TH SarabunPSK"/>
          <w:sz w:val="32"/>
          <w:szCs w:val="32"/>
          <w:cs/>
          <w:lang w:eastAsia="zh-CN"/>
        </w:rPr>
        <w:t>เรื่อง</w:t>
      </w:r>
      <w:r w:rsidR="0058577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 xml:space="preserve"> </w:t>
      </w:r>
      <w:r w:rsidRPr="00B54806">
        <w:rPr>
          <w:rFonts w:ascii="TH SarabunPSK" w:eastAsia="SimSun" w:hAnsi="TH SarabunPSK" w:cs="TH SarabunPSK"/>
          <w:sz w:val="32"/>
          <w:szCs w:val="32"/>
          <w:cs/>
          <w:lang w:eastAsia="zh-CN"/>
        </w:rPr>
        <w:t xml:space="preserve">ความน่าจะเป็น ชั้นมัธยมศึกษาปีที่ </w:t>
      </w:r>
      <w:r w:rsidRPr="00B54806">
        <w:rPr>
          <w:rFonts w:ascii="TH SarabunPSK" w:eastAsia="SimSun" w:hAnsi="TH SarabunPSK" w:cs="TH SarabunPSK"/>
          <w:sz w:val="32"/>
          <w:szCs w:val="32"/>
          <w:lang w:eastAsia="zh-CN"/>
        </w:rPr>
        <w:t>3</w:t>
      </w:r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 xml:space="preserve">  นักเรียนควรปฏิบัติตาม</w:t>
      </w:r>
      <w:r w:rsidRPr="00B54806">
        <w:rPr>
          <w:rFonts w:ascii="TH SarabunPSK" w:eastAsia="SimSun" w:hAnsi="TH SarabunPSK" w:cs="TH SarabunPSK"/>
          <w:sz w:val="32"/>
          <w:szCs w:val="32"/>
          <w:cs/>
          <w:lang w:eastAsia="zh-CN"/>
        </w:rPr>
        <w:t>คำแนะนำ  ดังนี้</w:t>
      </w:r>
    </w:p>
    <w:p w:rsidR="00B54806" w:rsidRPr="00B54806" w:rsidRDefault="00B54806" w:rsidP="00B54806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spacing w:after="0" w:line="240" w:lineRule="auto"/>
        <w:rPr>
          <w:rFonts w:ascii="TH SarabunPSK" w:eastAsia="SimSun" w:hAnsi="TH SarabunPSK" w:cs="TH SarabunPSK"/>
          <w:sz w:val="32"/>
          <w:szCs w:val="32"/>
          <w:lang w:eastAsia="zh-CN"/>
        </w:rPr>
      </w:pPr>
      <w:r w:rsidRPr="00B54806">
        <w:rPr>
          <w:rFonts w:ascii="TH SarabunPSK" w:eastAsia="SimSun" w:hAnsi="TH SarabunPSK" w:cs="TH SarabunPSK"/>
          <w:sz w:val="32"/>
          <w:szCs w:val="32"/>
          <w:lang w:eastAsia="zh-CN"/>
        </w:rPr>
        <w:tab/>
        <w:t xml:space="preserve">1. </w:t>
      </w:r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 xml:space="preserve"> </w:t>
      </w:r>
      <w:proofErr w:type="gramStart"/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>จัดกลุ่มเพื่อร่วมกันศึกษาแบบฝึกทักษะคณิตศาสตร์  ตามรายชื่อที่ครูกำหนดให้</w:t>
      </w:r>
      <w:proofErr w:type="gramEnd"/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 xml:space="preserve">  แล้วให้นักเรียนนั่งตามกลุ่มตามแผนผังที่กำหนด</w:t>
      </w:r>
    </w:p>
    <w:p w:rsidR="00B54806" w:rsidRPr="00B54806" w:rsidRDefault="00B54806" w:rsidP="00B54806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spacing w:after="0" w:line="240" w:lineRule="auto"/>
        <w:rPr>
          <w:rFonts w:ascii="TH SarabunPSK" w:eastAsia="SimSun" w:hAnsi="TH SarabunPSK" w:cs="TH SarabunPSK"/>
          <w:sz w:val="32"/>
          <w:szCs w:val="32"/>
          <w:lang w:eastAsia="zh-CN"/>
        </w:rPr>
      </w:pPr>
      <w:r w:rsidRPr="00B54806">
        <w:rPr>
          <w:rFonts w:ascii="TH SarabunPSK" w:eastAsia="SimSun" w:hAnsi="TH SarabunPSK" w:cs="TH SarabunPSK"/>
          <w:sz w:val="32"/>
          <w:szCs w:val="32"/>
          <w:cs/>
          <w:lang w:eastAsia="zh-CN"/>
        </w:rPr>
        <w:tab/>
      </w:r>
      <w:r w:rsidRPr="00B54806">
        <w:rPr>
          <w:rFonts w:ascii="TH SarabunPSK" w:eastAsia="SimSun" w:hAnsi="TH SarabunPSK" w:cs="TH SarabunPSK"/>
          <w:sz w:val="32"/>
          <w:szCs w:val="32"/>
          <w:lang w:eastAsia="zh-CN"/>
        </w:rPr>
        <w:t xml:space="preserve">2.  </w:t>
      </w:r>
      <w:proofErr w:type="gramStart"/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>เลือกประธานกลุ่มเพื่อเป็นผู้นำในการดำเนินกิจกรรม  และเลขานุการกลุ่มเพื่อบันทึกข้อมูล</w:t>
      </w:r>
      <w:proofErr w:type="gramEnd"/>
    </w:p>
    <w:p w:rsidR="00B54806" w:rsidRPr="00B54806" w:rsidRDefault="00B54806" w:rsidP="00B54806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spacing w:after="0" w:line="240" w:lineRule="auto"/>
        <w:rPr>
          <w:rFonts w:ascii="TH SarabunPSK" w:eastAsia="SimSun" w:hAnsi="TH SarabunPSK" w:cs="TH SarabunPSK"/>
          <w:sz w:val="32"/>
          <w:szCs w:val="32"/>
          <w:cs/>
          <w:lang w:eastAsia="zh-CN"/>
        </w:rPr>
      </w:pPr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>จากการปฏิบัติกิจกรรม</w:t>
      </w:r>
    </w:p>
    <w:p w:rsidR="00B54806" w:rsidRPr="00B54806" w:rsidRDefault="00B54806" w:rsidP="00B54806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spacing w:after="0" w:line="240" w:lineRule="auto"/>
        <w:rPr>
          <w:rFonts w:ascii="TH SarabunPSK" w:eastAsia="SimSun" w:hAnsi="TH SarabunPSK" w:cs="TH SarabunPSK"/>
          <w:sz w:val="32"/>
          <w:szCs w:val="32"/>
          <w:lang w:eastAsia="zh-CN"/>
        </w:rPr>
      </w:pPr>
      <w:r w:rsidRPr="00B54806">
        <w:rPr>
          <w:rFonts w:ascii="TH SarabunPSK" w:eastAsia="SimSun" w:hAnsi="TH SarabunPSK" w:cs="TH SarabunPSK"/>
          <w:sz w:val="32"/>
          <w:szCs w:val="32"/>
          <w:lang w:eastAsia="zh-CN"/>
        </w:rPr>
        <w:tab/>
        <w:t>3.</w:t>
      </w:r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 xml:space="preserve">  ตัวแทนกลุ่มรับแบบฝึกทักษะคณิตศาสตร์ให้ครบตามจำนวนสมาชิก ถ้าไม่ครบหรือชำรุดให้แจ้งครูผู้สอนทันที</w:t>
      </w:r>
    </w:p>
    <w:p w:rsidR="00B54806" w:rsidRPr="00B54806" w:rsidRDefault="00B54806" w:rsidP="00B54806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spacing w:after="0" w:line="240" w:lineRule="auto"/>
        <w:rPr>
          <w:rFonts w:ascii="TH SarabunPSK" w:eastAsia="SimSun" w:hAnsi="TH SarabunPSK" w:cs="TH SarabunPSK"/>
          <w:sz w:val="32"/>
          <w:szCs w:val="32"/>
          <w:lang w:eastAsia="zh-CN"/>
        </w:rPr>
      </w:pPr>
      <w:r w:rsidRPr="00B54806">
        <w:rPr>
          <w:rFonts w:ascii="TH SarabunPSK" w:eastAsia="SimSun" w:hAnsi="TH SarabunPSK" w:cs="TH SarabunPSK"/>
          <w:sz w:val="32"/>
          <w:szCs w:val="32"/>
          <w:lang w:eastAsia="zh-CN"/>
        </w:rPr>
        <w:tab/>
        <w:t xml:space="preserve">4. </w:t>
      </w:r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>อ่านคำชี้แจงเกี่ยวกับแบบฝึกทักษะคณิตศาสตร์ และคำแนะนำการใช้แบบฝึกทักษะคณิตศาสตร์สำหรับนักเรียนให้เข้าใจก่อนลงมือทำงานหรือทำการศึกษาทุกครั้ง</w:t>
      </w:r>
    </w:p>
    <w:p w:rsidR="00B54806" w:rsidRPr="00B54806" w:rsidRDefault="00B54806" w:rsidP="00B54806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spacing w:after="0" w:line="240" w:lineRule="auto"/>
        <w:rPr>
          <w:rFonts w:ascii="TH SarabunPSK" w:eastAsia="SimSun" w:hAnsi="TH SarabunPSK" w:cs="TH SarabunPSK"/>
          <w:sz w:val="32"/>
          <w:szCs w:val="32"/>
          <w:lang w:eastAsia="zh-CN"/>
        </w:rPr>
      </w:pPr>
      <w:r w:rsidRPr="00B54806">
        <w:rPr>
          <w:rFonts w:ascii="TH SarabunPSK" w:eastAsia="SimSun" w:hAnsi="TH SarabunPSK" w:cs="TH SarabunPSK"/>
          <w:sz w:val="32"/>
          <w:szCs w:val="32"/>
          <w:lang w:eastAsia="zh-CN"/>
        </w:rPr>
        <w:tab/>
        <w:t xml:space="preserve">5. </w:t>
      </w:r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 xml:space="preserve">ทำแบบทดสอบก่อนเรียน จำนวน </w:t>
      </w:r>
      <w:r w:rsidRPr="00B54806">
        <w:rPr>
          <w:rFonts w:ascii="TH SarabunPSK" w:eastAsia="SimSun" w:hAnsi="TH SarabunPSK" w:cs="TH SarabunPSK"/>
          <w:sz w:val="32"/>
          <w:szCs w:val="32"/>
          <w:lang w:eastAsia="zh-CN"/>
        </w:rPr>
        <w:t>10</w:t>
      </w:r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 xml:space="preserve"> ข้อ เป็นแบบทดสอบปรนัยชนิดที่มี </w:t>
      </w:r>
      <w:r w:rsidRPr="00B54806">
        <w:rPr>
          <w:rFonts w:ascii="TH SarabunPSK" w:eastAsia="SimSun" w:hAnsi="TH SarabunPSK" w:cs="TH SarabunPSK"/>
          <w:sz w:val="32"/>
          <w:szCs w:val="32"/>
          <w:lang w:eastAsia="zh-CN"/>
        </w:rPr>
        <w:t>4</w:t>
      </w:r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 xml:space="preserve"> ตัวเลือกเพื่อทราบพื้นฐานความรู้เดิมของตนเอง</w:t>
      </w:r>
    </w:p>
    <w:p w:rsidR="00B54806" w:rsidRPr="00B54806" w:rsidRDefault="00B54806" w:rsidP="00B54806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spacing w:after="0" w:line="240" w:lineRule="auto"/>
        <w:rPr>
          <w:rFonts w:ascii="TH SarabunPSK" w:eastAsia="SimSun" w:hAnsi="TH SarabunPSK" w:cs="TH SarabunPSK"/>
          <w:sz w:val="32"/>
          <w:szCs w:val="32"/>
          <w:lang w:eastAsia="zh-CN"/>
        </w:rPr>
      </w:pPr>
      <w:r w:rsidRPr="00B54806">
        <w:rPr>
          <w:rFonts w:ascii="TH SarabunPSK" w:eastAsia="SimSun" w:hAnsi="TH SarabunPSK" w:cs="TH SarabunPSK"/>
          <w:sz w:val="32"/>
          <w:szCs w:val="32"/>
          <w:lang w:eastAsia="zh-CN"/>
        </w:rPr>
        <w:tab/>
        <w:t xml:space="preserve">6. </w:t>
      </w:r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>ตรวจคำตอบแบบทดสอบก่อนเรียนจากเฉลยแบบทดสอบก่อนเรียน พร้อมบันทึก</w:t>
      </w:r>
      <w:r w:rsidRPr="00B54806">
        <w:rPr>
          <w:rFonts w:ascii="TH SarabunPSK" w:eastAsia="SimSun" w:hAnsi="TH SarabunPSK" w:cs="TH SarabunPSK"/>
          <w:sz w:val="32"/>
          <w:szCs w:val="32"/>
          <w:cs/>
          <w:lang w:eastAsia="zh-CN"/>
        </w:rPr>
        <w:t>ผลการสอบ</w:t>
      </w:r>
    </w:p>
    <w:p w:rsidR="00B54806" w:rsidRPr="00B54806" w:rsidRDefault="00B54806" w:rsidP="00B54806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spacing w:after="0" w:line="240" w:lineRule="auto"/>
        <w:rPr>
          <w:rFonts w:ascii="TH SarabunPSK" w:eastAsia="SimSun" w:hAnsi="TH SarabunPSK" w:cs="TH SarabunPSK"/>
          <w:sz w:val="32"/>
          <w:szCs w:val="32"/>
          <w:lang w:eastAsia="zh-CN"/>
        </w:rPr>
      </w:pPr>
      <w:r w:rsidRPr="00B54806">
        <w:rPr>
          <w:rFonts w:ascii="TH SarabunPSK" w:eastAsia="SimSun" w:hAnsi="TH SarabunPSK" w:cs="TH SarabunPSK"/>
          <w:sz w:val="32"/>
          <w:szCs w:val="32"/>
          <w:cs/>
          <w:lang w:eastAsia="zh-CN"/>
        </w:rPr>
        <w:t>ลงในตารางบันทึกคะแนน</w:t>
      </w:r>
    </w:p>
    <w:p w:rsidR="00B54806" w:rsidRPr="00B54806" w:rsidRDefault="00B54806" w:rsidP="00B54806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spacing w:after="0" w:line="240" w:lineRule="auto"/>
        <w:rPr>
          <w:rFonts w:ascii="TH SarabunPSK" w:eastAsia="SimSun" w:hAnsi="TH SarabunPSK" w:cs="TH SarabunPSK"/>
          <w:sz w:val="32"/>
          <w:szCs w:val="32"/>
          <w:lang w:eastAsia="zh-CN"/>
        </w:rPr>
      </w:pPr>
      <w:r w:rsidRPr="00B54806">
        <w:rPr>
          <w:rFonts w:ascii="TH SarabunPSK" w:eastAsia="SimSun" w:hAnsi="TH SarabunPSK" w:cs="TH SarabunPSK"/>
          <w:sz w:val="32"/>
          <w:szCs w:val="32"/>
          <w:lang w:eastAsia="zh-CN"/>
        </w:rPr>
        <w:tab/>
        <w:t xml:space="preserve">7. </w:t>
      </w:r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 xml:space="preserve">ศึกษาสาระสำคัญ </w:t>
      </w:r>
      <w:proofErr w:type="gramStart"/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>จุดประสงค์การเรียนรู้  ใบความรู้พร้อมเนื้อหาและตัวอย่างประกอบให้เข้าใจ</w:t>
      </w:r>
      <w:proofErr w:type="gramEnd"/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 xml:space="preserve"> หากนักเรียนไม่เข้าใจควรไปขอคำแนะนำจากคุณครูก่อนลงมือทำ</w:t>
      </w:r>
      <w:r w:rsidRPr="00B54806">
        <w:rPr>
          <w:rFonts w:ascii="TH SarabunPSK" w:eastAsia="SimSun" w:hAnsi="TH SarabunPSK" w:cs="TH SarabunPSK"/>
          <w:sz w:val="32"/>
          <w:szCs w:val="32"/>
          <w:cs/>
          <w:lang w:eastAsia="zh-CN"/>
        </w:rPr>
        <w:t>แบบฝึกทักษะคณิตศาสตร์</w:t>
      </w:r>
    </w:p>
    <w:p w:rsidR="00B54806" w:rsidRPr="00B54806" w:rsidRDefault="00B54806" w:rsidP="00B54806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spacing w:after="0" w:line="240" w:lineRule="auto"/>
        <w:rPr>
          <w:rFonts w:ascii="TH SarabunPSK" w:eastAsia="SimSun" w:hAnsi="TH SarabunPSK" w:cs="TH SarabunPSK"/>
          <w:sz w:val="32"/>
          <w:szCs w:val="32"/>
          <w:lang w:eastAsia="zh-CN"/>
        </w:rPr>
      </w:pPr>
      <w:r w:rsidRPr="00B54806">
        <w:rPr>
          <w:rFonts w:ascii="TH SarabunPSK" w:eastAsia="SimSun" w:hAnsi="TH SarabunPSK" w:cs="TH SarabunPSK"/>
          <w:sz w:val="32"/>
          <w:szCs w:val="32"/>
          <w:lang w:eastAsia="zh-CN"/>
        </w:rPr>
        <w:tab/>
        <w:t xml:space="preserve">8. </w:t>
      </w:r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>ทำแบบฝึกทักษะคณิตศาสตร์ทีละแบบฝึกให้เสร็จด้วยตนเอง โดยเขียนคำตอบ</w:t>
      </w:r>
      <w:r w:rsidRPr="00B54806">
        <w:rPr>
          <w:rFonts w:ascii="TH SarabunPSK" w:eastAsia="SimSun" w:hAnsi="TH SarabunPSK" w:cs="TH SarabunPSK"/>
          <w:sz w:val="32"/>
          <w:szCs w:val="32"/>
          <w:cs/>
          <w:lang w:eastAsia="zh-CN"/>
        </w:rPr>
        <w:t>ลงในแบบฝึกทักษะคณิตศาสตร์ ห้ามเปิดดูเฉลยแบบฝึกทักษะคณิตศาสตร์ก่อนทำแบบฝึกทักษะคณิตศาสตร์</w:t>
      </w:r>
    </w:p>
    <w:p w:rsidR="00B54806" w:rsidRPr="00B54806" w:rsidRDefault="00B54806" w:rsidP="00B54806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spacing w:after="0" w:line="240" w:lineRule="auto"/>
        <w:rPr>
          <w:rFonts w:ascii="TH SarabunPSK" w:eastAsia="SimSun" w:hAnsi="TH SarabunPSK" w:cs="TH SarabunPSK"/>
          <w:sz w:val="32"/>
          <w:szCs w:val="32"/>
          <w:lang w:eastAsia="zh-CN"/>
        </w:rPr>
      </w:pPr>
      <w:r w:rsidRPr="00B54806">
        <w:rPr>
          <w:rFonts w:ascii="TH SarabunPSK" w:eastAsia="SimSun" w:hAnsi="TH SarabunPSK" w:cs="TH SarabunPSK"/>
          <w:sz w:val="32"/>
          <w:szCs w:val="32"/>
          <w:lang w:eastAsia="zh-CN"/>
        </w:rPr>
        <w:tab/>
        <w:t xml:space="preserve">9. </w:t>
      </w:r>
      <w:proofErr w:type="gramStart"/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>ตรวจคำตอบแบบฝึกทักษะคณิตศาสตร์  โดยเปิดดูเฉลยแบบฝึกทักษะคณิตศาสตร์</w:t>
      </w:r>
      <w:proofErr w:type="gramEnd"/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 xml:space="preserve"> (บางกิจกรรมร่วมเฉลยพร้อมกับครู) และบันทึกผลคะแนนการทำแบบฝึกทักษะคณิตศาสตร์</w:t>
      </w:r>
      <w:r w:rsidRPr="00B54806">
        <w:rPr>
          <w:rFonts w:ascii="TH SarabunPSK" w:eastAsia="SimSun" w:hAnsi="TH SarabunPSK" w:cs="TH SarabunPSK"/>
          <w:sz w:val="32"/>
          <w:szCs w:val="32"/>
          <w:cs/>
          <w:lang w:eastAsia="zh-CN"/>
        </w:rPr>
        <w:t>ลงในตารางบันทึกคะแนน</w:t>
      </w:r>
    </w:p>
    <w:p w:rsidR="00B54806" w:rsidRPr="00B54806" w:rsidRDefault="00B54806" w:rsidP="00B54806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spacing w:after="0" w:line="240" w:lineRule="auto"/>
        <w:rPr>
          <w:rFonts w:ascii="TH SarabunPSK" w:eastAsia="SimSun" w:hAnsi="TH SarabunPSK" w:cs="TH SarabunPSK"/>
          <w:sz w:val="32"/>
          <w:szCs w:val="32"/>
          <w:cs/>
          <w:lang w:eastAsia="zh-CN"/>
        </w:rPr>
      </w:pPr>
      <w:r w:rsidRPr="00B54806">
        <w:rPr>
          <w:rFonts w:ascii="TH SarabunPSK" w:eastAsia="SimSun" w:hAnsi="TH SarabunPSK" w:cs="TH SarabunPSK"/>
          <w:sz w:val="36"/>
          <w:szCs w:val="36"/>
          <w:lang w:eastAsia="zh-CN"/>
        </w:rPr>
        <w:tab/>
      </w:r>
      <w:r w:rsidRPr="00B54806">
        <w:rPr>
          <w:rFonts w:ascii="TH SarabunPSK" w:eastAsia="SimSun" w:hAnsi="TH SarabunPSK" w:cs="TH SarabunPSK"/>
          <w:sz w:val="32"/>
          <w:szCs w:val="32"/>
          <w:lang w:eastAsia="zh-CN"/>
        </w:rPr>
        <w:t xml:space="preserve">10. </w:t>
      </w:r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 xml:space="preserve">หลังจากนักเรียนทำแบบฝึกทักษะคณิตศาสตร์จนได้คะแนนไม่ต่ำกว่าร้อยละ </w:t>
      </w:r>
      <w:r w:rsidRPr="00B54806">
        <w:rPr>
          <w:rFonts w:ascii="TH SarabunPSK" w:eastAsia="SimSun" w:hAnsi="TH SarabunPSK" w:cs="TH SarabunPSK"/>
          <w:sz w:val="32"/>
          <w:szCs w:val="32"/>
          <w:lang w:eastAsia="zh-CN"/>
        </w:rPr>
        <w:t xml:space="preserve">70 </w:t>
      </w:r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>แล้วให้นักเรียนทำแบบทดสอบหลังเรียน</w:t>
      </w:r>
    </w:p>
    <w:p w:rsidR="00B54806" w:rsidRPr="00B54806" w:rsidRDefault="00B54806" w:rsidP="00B54806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spacing w:after="0" w:line="240" w:lineRule="auto"/>
        <w:rPr>
          <w:rFonts w:ascii="TH SarabunPSK" w:eastAsia="SimSun" w:hAnsi="TH SarabunPSK" w:cs="TH SarabunPSK"/>
          <w:sz w:val="32"/>
          <w:szCs w:val="32"/>
          <w:lang w:eastAsia="zh-CN"/>
        </w:rPr>
      </w:pPr>
      <w:r w:rsidRPr="00B54806">
        <w:rPr>
          <w:rFonts w:ascii="TH SarabunPSK" w:eastAsia="SimSun" w:hAnsi="TH SarabunPSK" w:cs="TH SarabunPSK"/>
          <w:sz w:val="32"/>
          <w:szCs w:val="32"/>
          <w:lang w:eastAsia="zh-CN"/>
        </w:rPr>
        <w:tab/>
        <w:t xml:space="preserve">11. </w:t>
      </w:r>
      <w:r w:rsidRPr="00B54806">
        <w:rPr>
          <w:rFonts w:ascii="TH SarabunPSK" w:eastAsia="SimSun" w:hAnsi="TH SarabunPSK" w:cs="TH SarabunPSK" w:hint="cs"/>
          <w:sz w:val="32"/>
          <w:szCs w:val="32"/>
          <w:cs/>
          <w:lang w:eastAsia="zh-CN"/>
        </w:rPr>
        <w:t>ตรวจคำตอบแบบทดสอบหลังเรียนจากเฉลยแบบทดสอบหลังเรียน พร้อมบันทึก</w:t>
      </w:r>
      <w:r w:rsidRPr="00B54806">
        <w:rPr>
          <w:rFonts w:ascii="TH SarabunPSK" w:eastAsia="SimSun" w:hAnsi="TH SarabunPSK" w:cs="TH SarabunPSK"/>
          <w:sz w:val="32"/>
          <w:szCs w:val="32"/>
          <w:cs/>
          <w:lang w:eastAsia="zh-CN"/>
        </w:rPr>
        <w:t>ผลการสอบ</w:t>
      </w:r>
    </w:p>
    <w:p w:rsidR="00B54806" w:rsidRPr="00B54806" w:rsidRDefault="00B54806" w:rsidP="00B54806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spacing w:after="0" w:line="240" w:lineRule="auto"/>
        <w:rPr>
          <w:rFonts w:ascii="TH SarabunPSK" w:eastAsia="SimSun" w:hAnsi="TH SarabunPSK" w:cs="TH SarabunPSK"/>
          <w:sz w:val="32"/>
          <w:szCs w:val="32"/>
          <w:lang w:eastAsia="zh-CN"/>
        </w:rPr>
      </w:pPr>
      <w:r w:rsidRPr="00B5480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881B2DB" wp14:editId="02B7557A">
                <wp:simplePos x="0" y="0"/>
                <wp:positionH relativeFrom="column">
                  <wp:posOffset>400050</wp:posOffset>
                </wp:positionH>
                <wp:positionV relativeFrom="paragraph">
                  <wp:posOffset>203200</wp:posOffset>
                </wp:positionV>
                <wp:extent cx="5629275" cy="304800"/>
                <wp:effectExtent l="0" t="0" r="9525" b="0"/>
                <wp:wrapNone/>
                <wp:docPr id="122" name="Text Box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29275" cy="304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53F6" w:rsidRPr="009757C9" w:rsidRDefault="008353F6" w:rsidP="00B54806">
                            <w:pPr>
                              <w:tabs>
                                <w:tab w:val="left" w:pos="900"/>
                                <w:tab w:val="left" w:pos="1170"/>
                                <w:tab w:val="left" w:pos="1440"/>
                                <w:tab w:val="left" w:pos="1710"/>
                                <w:tab w:val="left" w:pos="1980"/>
                              </w:tabs>
                              <w:spacing w:after="0" w:line="240" w:lineRule="auto"/>
                              <w:rPr>
                                <w:rFonts w:ascii="TH SarabunPSK" w:eastAsia="SimSun" w:hAnsi="TH SarabunPSK" w:cs="TH SarabunPSK"/>
                                <w:sz w:val="32"/>
                                <w:szCs w:val="32"/>
                                <w:lang w:eastAsia="zh-CN"/>
                              </w:rPr>
                            </w:pPr>
                            <w:r>
                              <w:rPr>
                                <w:rFonts w:ascii="TH SarabunPSK" w:eastAsia="SimSun" w:hAnsi="TH SarabunPSK" w:cs="TH SarabunPSK"/>
                                <w:sz w:val="32"/>
                                <w:szCs w:val="32"/>
                                <w:lang w:eastAsia="zh-CN"/>
                              </w:rPr>
                              <w:t>12.</w:t>
                            </w:r>
                            <w:r w:rsidRPr="00870D31">
                              <w:rPr>
                                <w:rFonts w:ascii="TH SarabunPSK" w:eastAsia="SimSun" w:hAnsi="TH SarabunPSK" w:cs="TH SarabunPSK"/>
                                <w:sz w:val="32"/>
                                <w:szCs w:val="32"/>
                                <w:lang w:eastAsia="zh-CN"/>
                              </w:rPr>
                              <w:t xml:space="preserve"> </w:t>
                            </w:r>
                            <w:r w:rsidRPr="00870D31">
                              <w:rPr>
                                <w:rFonts w:ascii="TH SarabunPSK" w:eastAsia="SimSun" w:hAnsi="TH SarabunPSK" w:cs="TH SarabunPSK" w:hint="cs"/>
                                <w:sz w:val="32"/>
                                <w:szCs w:val="32"/>
                                <w:cs/>
                                <w:lang w:eastAsia="zh-CN"/>
                              </w:rPr>
                              <w:t xml:space="preserve">สังเกตคะแนนที่ได้จากการทำแบบทดสอบก่อนเรียน </w:t>
                            </w:r>
                            <w:r w:rsidRPr="00870D31">
                              <w:rPr>
                                <w:rFonts w:ascii="TH SarabunPSK" w:eastAsia="SimSun" w:hAnsi="TH SarabunPSK" w:cs="TH SarabunPSK"/>
                                <w:sz w:val="32"/>
                                <w:szCs w:val="32"/>
                                <w:lang w:eastAsia="zh-CN"/>
                              </w:rPr>
                              <w:t xml:space="preserve">– </w:t>
                            </w:r>
                            <w:r w:rsidRPr="00870D31">
                              <w:rPr>
                                <w:rFonts w:ascii="TH SarabunPSK" w:eastAsia="SimSun" w:hAnsi="TH SarabunPSK" w:cs="TH SarabunPSK" w:hint="cs"/>
                                <w:sz w:val="32"/>
                                <w:szCs w:val="32"/>
                                <w:cs/>
                                <w:lang w:eastAsia="zh-CN"/>
                              </w:rPr>
                              <w:t>หลังเรียน เพื่อทราบความ</w:t>
                            </w:r>
                            <w:r w:rsidRPr="00870D31">
                              <w:rPr>
                                <w:rFonts w:ascii="TH SarabunPSK" w:eastAsia="SimSun" w:hAnsi="TH SarabunPSK" w:cs="TH SarabunPSK"/>
                                <w:sz w:val="32"/>
                                <w:szCs w:val="32"/>
                                <w:cs/>
                                <w:lang w:eastAsia="zh-CN"/>
                              </w:rPr>
                              <w:t>ก้าวหน้าของตนเอง</w:t>
                            </w:r>
                          </w:p>
                          <w:p w:rsidR="008353F6" w:rsidRDefault="008353F6" w:rsidP="00B5480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22" o:spid="_x0000_s1026" type="#_x0000_t202" style="position:absolute;margin-left:31.5pt;margin-top:16pt;width:443.25pt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" fillcolor="window" stroked="f" strokeweight=".5pt">
                <v:textbox>
                  <w:txbxContent>
                    <w:p w:rsidR="008353F6" w:rsidRPr="009757C9" w:rsidRDefault="008353F6" w:rsidP="00B54806">
                      <w:pPr>
                        <w:tabs>
                          <w:tab w:val="left" w:pos="900"/>
                          <w:tab w:val="left" w:pos="1170"/>
                          <w:tab w:val="left" w:pos="1440"/>
                          <w:tab w:val="left" w:pos="1710"/>
                          <w:tab w:val="left" w:pos="1980"/>
                        </w:tabs>
                        <w:spacing w:after="0" w:line="240" w:lineRule="auto"/>
                        <w:rPr>
                          <w:rFonts w:ascii="TH SarabunPSK" w:eastAsia="SimSun" w:hAnsi="TH SarabunPSK" w:cs="TH SarabunPSK"/>
                          <w:sz w:val="32"/>
                          <w:szCs w:val="32"/>
                          <w:lang w:eastAsia="zh-CN"/>
                        </w:rPr>
                      </w:pPr>
                      <w:r>
                        <w:rPr>
                          <w:rFonts w:ascii="TH SarabunPSK" w:eastAsia="SimSun" w:hAnsi="TH SarabunPSK" w:cs="TH SarabunPSK"/>
                          <w:sz w:val="32"/>
                          <w:szCs w:val="32"/>
                          <w:lang w:eastAsia="zh-CN"/>
                        </w:rPr>
                        <w:t>12.</w:t>
                      </w:r>
                      <w:r w:rsidRPr="00870D31">
                        <w:rPr>
                          <w:rFonts w:ascii="TH SarabunPSK" w:eastAsia="SimSun" w:hAnsi="TH SarabunPSK" w:cs="TH SarabunPSK"/>
                          <w:sz w:val="32"/>
                          <w:szCs w:val="32"/>
                          <w:lang w:eastAsia="zh-CN"/>
                        </w:rPr>
                        <w:t xml:space="preserve"> </w:t>
                      </w:r>
                      <w:r w:rsidRPr="00870D31">
                        <w:rPr>
                          <w:rFonts w:ascii="TH SarabunPSK" w:eastAsia="SimSun" w:hAnsi="TH SarabunPSK" w:cs="TH SarabunPSK" w:hint="cs"/>
                          <w:sz w:val="32"/>
                          <w:szCs w:val="32"/>
                          <w:cs/>
                          <w:lang w:eastAsia="zh-CN"/>
                        </w:rPr>
                        <w:t xml:space="preserve">สังเกตคะแนนที่ได้จากการทำแบบทดสอบก่อนเรียน </w:t>
                      </w:r>
                      <w:r w:rsidRPr="00870D31">
                        <w:rPr>
                          <w:rFonts w:ascii="TH SarabunPSK" w:eastAsia="SimSun" w:hAnsi="TH SarabunPSK" w:cs="TH SarabunPSK"/>
                          <w:sz w:val="32"/>
                          <w:szCs w:val="32"/>
                          <w:lang w:eastAsia="zh-CN"/>
                        </w:rPr>
                        <w:t xml:space="preserve">– </w:t>
                      </w:r>
                      <w:r w:rsidRPr="00870D31">
                        <w:rPr>
                          <w:rFonts w:ascii="TH SarabunPSK" w:eastAsia="SimSun" w:hAnsi="TH SarabunPSK" w:cs="TH SarabunPSK" w:hint="cs"/>
                          <w:sz w:val="32"/>
                          <w:szCs w:val="32"/>
                          <w:cs/>
                          <w:lang w:eastAsia="zh-CN"/>
                        </w:rPr>
                        <w:t>หลังเรียน เพื่อทราบความ</w:t>
                      </w:r>
                      <w:r w:rsidRPr="00870D31">
                        <w:rPr>
                          <w:rFonts w:ascii="TH SarabunPSK" w:eastAsia="SimSun" w:hAnsi="TH SarabunPSK" w:cs="TH SarabunPSK"/>
                          <w:sz w:val="32"/>
                          <w:szCs w:val="32"/>
                          <w:cs/>
                          <w:lang w:eastAsia="zh-CN"/>
                        </w:rPr>
                        <w:t>ก้าวหน้าของตนเอง</w:t>
                      </w:r>
                    </w:p>
                    <w:p w:rsidR="008353F6" w:rsidRDefault="008353F6" w:rsidP="00B54806"/>
                  </w:txbxContent>
                </v:textbox>
              </v:shape>
            </w:pict>
          </mc:Fallback>
        </mc:AlternateContent>
      </w:r>
      <w:r w:rsidRPr="00B54806">
        <w:rPr>
          <w:rFonts w:ascii="TH SarabunPSK" w:eastAsia="SimSun" w:hAnsi="TH SarabunPSK" w:cs="TH SarabunPSK"/>
          <w:sz w:val="32"/>
          <w:szCs w:val="32"/>
          <w:cs/>
          <w:lang w:eastAsia="zh-CN"/>
        </w:rPr>
        <w:t>ลงในตารางบันทึกคะแนน</w:t>
      </w:r>
    </w:p>
    <w:p w:rsidR="00AC7B1E" w:rsidRDefault="00AC7B1E" w:rsidP="00D55A0B">
      <w:pPr>
        <w:rPr>
          <w:szCs w:val="22"/>
        </w:rPr>
      </w:pPr>
    </w:p>
    <w:p w:rsidR="00AC7B1E" w:rsidRDefault="00B54806" w:rsidP="00D55A0B">
      <w:pPr>
        <w:rPr>
          <w:szCs w:val="22"/>
        </w:rPr>
      </w:pPr>
      <w:r>
        <w:rPr>
          <w:noProof/>
          <w:szCs w:val="22"/>
        </w:rPr>
        <w:lastRenderedPageBreak/>
        <w:drawing>
          <wp:anchor distT="0" distB="0" distL="114300" distR="114300" simplePos="0" relativeHeight="251666432" behindDoc="1" locked="0" layoutInCell="1" allowOverlap="1" wp14:anchorId="5401275A" wp14:editId="4B4F8B33">
            <wp:simplePos x="0" y="0"/>
            <wp:positionH relativeFrom="column">
              <wp:posOffset>-1097280</wp:posOffset>
            </wp:positionH>
            <wp:positionV relativeFrom="paragraph">
              <wp:posOffset>116840</wp:posOffset>
            </wp:positionV>
            <wp:extent cx="5403850" cy="837565"/>
            <wp:effectExtent l="0" t="0" r="6350" b="635"/>
            <wp:wrapNone/>
            <wp:docPr id="6" name="รูปภาพ 6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0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850" cy="83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7B1E" w:rsidRDefault="00B54806" w:rsidP="00D55A0B">
      <w:pPr>
        <w:rPr>
          <w:szCs w:val="22"/>
        </w:rPr>
      </w:pPr>
      <w:r>
        <w:rPr>
          <w:rFonts w:ascii="TH SarabunPSK" w:hAnsi="TH SarabunPSK" w:cs="TH SarabunPSK"/>
          <w:b/>
          <w:bCs/>
          <w:sz w:val="40"/>
          <w:szCs w:val="40"/>
          <w:cs/>
        </w:rPr>
        <w:t>ขั้นตอนการเรียนโดยใช้แบบฝึกทักษะคณิตศาสตร์</w:t>
      </w:r>
    </w:p>
    <w:p w:rsidR="00AC7B1E" w:rsidRDefault="00AC7B1E" w:rsidP="00D55A0B">
      <w:pPr>
        <w:rPr>
          <w:szCs w:val="22"/>
        </w:rPr>
      </w:pPr>
    </w:p>
    <w:p w:rsidR="00AC7B1E" w:rsidRDefault="00B54806" w:rsidP="00D55A0B">
      <w:pPr>
        <w:rPr>
          <w:szCs w:val="22"/>
        </w:rPr>
      </w:pPr>
      <w:r w:rsidRPr="00B54806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3E9695F0" wp14:editId="3202EA9C">
                <wp:simplePos x="0" y="0"/>
                <wp:positionH relativeFrom="column">
                  <wp:posOffset>357505</wp:posOffset>
                </wp:positionH>
                <wp:positionV relativeFrom="paragraph">
                  <wp:posOffset>257175</wp:posOffset>
                </wp:positionV>
                <wp:extent cx="5262245" cy="5880735"/>
                <wp:effectExtent l="0" t="0" r="0" b="5715"/>
                <wp:wrapNone/>
                <wp:docPr id="7" name="กลุ่ม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62245" cy="5880735"/>
                          <a:chOff x="0" y="0"/>
                          <a:chExt cx="5262245" cy="5880735"/>
                        </a:xfrm>
                      </wpg:grpSpPr>
                      <wps:wsp>
                        <wps:cNvPr id="8" name="AutoShape 2"/>
                        <wps:cNvSpPr>
                          <a:spLocks noChangeArrowheads="1"/>
                        </wps:cNvSpPr>
                        <wps:spPr bwMode="auto">
                          <a:xfrm>
                            <a:off x="314325" y="0"/>
                            <a:ext cx="2097405" cy="40894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D99594"/>
                              </a:gs>
                              <a:gs pos="50000">
                                <a:srgbClr val="F2DBDB"/>
                              </a:gs>
                              <a:gs pos="100000">
                                <a:srgbClr val="D99594"/>
                              </a:gs>
                            </a:gsLst>
                            <a:lin ang="18900000" scaled="1"/>
                          </a:gradFill>
                          <a:ln w="12700" algn="ctr">
                            <a:solidFill>
                              <a:srgbClr val="D99594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622423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8353F6" w:rsidRPr="00121F1F" w:rsidRDefault="008353F6" w:rsidP="00B5480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121F1F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1.  </w:t>
                              </w:r>
                              <w:r w:rsidRPr="00121F1F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อ่านคำแนะนำสำหรับนักเรียน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ลูกศรลง 9"/>
                        <wps:cNvSpPr>
                          <a:spLocks/>
                        </wps:cNvSpPr>
                        <wps:spPr>
                          <a:xfrm flipH="1">
                            <a:off x="1266825" y="504825"/>
                            <a:ext cx="152400" cy="400050"/>
                          </a:xfrm>
                          <a:prstGeom prst="downArrow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rgbClr val="F79646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314325" y="1076325"/>
                            <a:ext cx="2043430" cy="46291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E5B8B7"/>
                              </a:gs>
                            </a:gsLst>
                            <a:lin ang="5400000" scaled="1"/>
                          </a:gradFill>
                          <a:ln w="12700" algn="ctr">
                            <a:solidFill>
                              <a:srgbClr val="D99594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622423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8353F6" w:rsidRPr="00121F1F" w:rsidRDefault="008353F6" w:rsidP="00B5480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121F1F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2.  </w:t>
                              </w:r>
                              <w:r w:rsidRPr="00121F1F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ทำแบบทดสอบก่อนเรียน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ลูกศรลง 11"/>
                        <wps:cNvSpPr>
                          <a:spLocks/>
                        </wps:cNvSpPr>
                        <wps:spPr>
                          <a:xfrm flipH="1">
                            <a:off x="1266825" y="1628775"/>
                            <a:ext cx="152400" cy="400050"/>
                          </a:xfrm>
                          <a:prstGeom prst="downArrow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rgbClr val="F79646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AutoShape 6"/>
                        <wps:cNvSpPr>
                          <a:spLocks noChangeArrowheads="1"/>
                        </wps:cNvSpPr>
                        <wps:spPr bwMode="auto">
                          <a:xfrm>
                            <a:off x="0" y="2162175"/>
                            <a:ext cx="2753995" cy="134493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E5B8B7"/>
                              </a:gs>
                            </a:gsLst>
                            <a:lin ang="5400000" scaled="1"/>
                          </a:gradFill>
                          <a:ln w="12700" algn="ctr">
                            <a:solidFill>
                              <a:srgbClr val="D99594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622423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8353F6" w:rsidRPr="00121F1F" w:rsidRDefault="008353F6" w:rsidP="00B54806">
                              <w:pPr>
                                <w:spacing w:after="0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121F1F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3.  ศึกษาแบบฝึกทักษะโดยปฏิบัติกิจกรรม</w:t>
                              </w:r>
                            </w:p>
                            <w:p w:rsidR="008353F6" w:rsidRPr="00121F1F" w:rsidRDefault="008353F6" w:rsidP="00B54806">
                              <w:pPr>
                                <w:spacing w:after="0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-  ศึกษา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ใบความรู้</w:t>
                              </w:r>
                            </w:p>
                            <w:p w:rsidR="008353F6" w:rsidRPr="00121F1F" w:rsidRDefault="008353F6" w:rsidP="00B54806">
                              <w:pPr>
                                <w:spacing w:after="0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             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-  ทำ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ใบกิจกรรม</w:t>
                              </w:r>
                            </w:p>
                            <w:p w:rsidR="008353F6" w:rsidRPr="00B34B55" w:rsidRDefault="008353F6" w:rsidP="00B5480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B34B55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-  ตรวจใบกิจกรรม</w:t>
                              </w:r>
                            </w:p>
                            <w:p w:rsidR="008353F6" w:rsidRDefault="008353F6" w:rsidP="00B54806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62050" y="3590925"/>
                            <a:ext cx="257175" cy="457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200025" y="4162425"/>
                            <a:ext cx="2419985" cy="45212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E5B8B7"/>
                              </a:gs>
                            </a:gsLst>
                            <a:lin ang="5400000" scaled="1"/>
                          </a:gradFill>
                          <a:ln w="12700" algn="ctr">
                            <a:solidFill>
                              <a:srgbClr val="D99594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622423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8353F6" w:rsidRPr="007F18B7" w:rsidRDefault="008353F6" w:rsidP="00B54806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      </w:t>
                              </w:r>
                              <w:r w:rsidRPr="007F18B7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4.  </w:t>
                              </w:r>
                              <w:r w:rsidRPr="007F18B7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ทำแบบทดสอบหลังเรียน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200025" y="5324475"/>
                            <a:ext cx="2409825" cy="48069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E5B8B7"/>
                              </a:gs>
                            </a:gsLst>
                            <a:lin ang="5400000" scaled="1"/>
                          </a:gradFill>
                          <a:ln w="12700" algn="ctr">
                            <a:solidFill>
                              <a:srgbClr val="D99594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622423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8353F6" w:rsidRPr="007F18B7" w:rsidRDefault="008353F6" w:rsidP="00B5480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7F18B7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5. 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ศึกษาแบบฝึกทักษะ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เล่ม</w:t>
                              </w:r>
                              <w:r w:rsidRPr="007F18B7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ต่อไป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3667125" y="2486025"/>
                            <a:ext cx="1517015" cy="80645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8353F6" w:rsidRPr="00AA1BD4" w:rsidRDefault="008353F6" w:rsidP="00B54806">
                              <w:pPr>
                                <w:rPr>
                                  <w:rFonts w:ascii="TH SarabunPSK" w:hAnsi="TH SarabunPSK" w:cs="TH SarabunPSK"/>
                                  <w:sz w:val="18"/>
                                  <w:szCs w:val="18"/>
                                </w:rPr>
                              </w:pPr>
                            </w:p>
                            <w:p w:rsidR="008353F6" w:rsidRPr="00AA1BD4" w:rsidRDefault="008353F6" w:rsidP="00B5480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AA1BD4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ไม่ผ่าน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เกณฑ์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ลูกศรลง 17"/>
                        <wps:cNvSpPr>
                          <a:spLocks/>
                        </wps:cNvSpPr>
                        <wps:spPr>
                          <a:xfrm rot="5400000" flipH="1">
                            <a:off x="3124200" y="2609850"/>
                            <a:ext cx="190500" cy="600075"/>
                          </a:xfrm>
                          <a:prstGeom prst="downArrow">
                            <a:avLst/>
                          </a:prstGeom>
                          <a:gradFill rotWithShape="1">
                            <a:gsLst>
                              <a:gs pos="0">
                                <a:srgbClr val="C0504D">
                                  <a:tint val="50000"/>
                                  <a:satMod val="300000"/>
                                </a:srgbClr>
                              </a:gs>
                              <a:gs pos="35000">
                                <a:srgbClr val="C0504D">
                                  <a:tint val="37000"/>
                                  <a:satMod val="300000"/>
                                </a:srgbClr>
                              </a:gs>
                              <a:gs pos="100000">
                                <a:srgbClr val="C0504D">
                                  <a:tint val="15000"/>
                                  <a:satMod val="350000"/>
                                </a:srgbClr>
                              </a:gs>
                            </a:gsLst>
                            <a:lin ang="16200000" scaled="1"/>
                          </a:gradFill>
                          <a:ln w="9525" cap="flat" cmpd="sng" algn="ctr">
                            <a:solidFill>
                              <a:srgbClr val="C0504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</a:ln>
                          <a:effectLst>
                            <a:outerShdw blurRad="40000" dist="20000" dir="5400000" rotWithShape="0">
                              <a:srgbClr val="000000">
                                <a:alpha val="38000"/>
                              </a:srgbClr>
                            </a:outerShdw>
                          </a:effectLst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ลูกศรลง 18"/>
                        <wps:cNvSpPr>
                          <a:spLocks/>
                        </wps:cNvSpPr>
                        <wps:spPr>
                          <a:xfrm rot="10800000" flipH="1">
                            <a:off x="4352925" y="3333750"/>
                            <a:ext cx="152400" cy="828675"/>
                          </a:xfrm>
                          <a:prstGeom prst="downArrow">
                            <a:avLst/>
                          </a:prstGeom>
                          <a:gradFill rotWithShape="1">
                            <a:gsLst>
                              <a:gs pos="0">
                                <a:srgbClr val="C0504D">
                                  <a:tint val="50000"/>
                                  <a:satMod val="300000"/>
                                </a:srgbClr>
                              </a:gs>
                              <a:gs pos="35000">
                                <a:srgbClr val="C0504D">
                                  <a:tint val="37000"/>
                                  <a:satMod val="300000"/>
                                </a:srgbClr>
                              </a:gs>
                              <a:gs pos="100000">
                                <a:srgbClr val="C0504D">
                                  <a:tint val="15000"/>
                                  <a:satMod val="350000"/>
                                </a:srgbClr>
                              </a:gs>
                            </a:gsLst>
                            <a:lin ang="16200000" scaled="1"/>
                          </a:gradFill>
                          <a:ln w="9525" cap="flat" cmpd="sng" algn="ctr">
                            <a:solidFill>
                              <a:srgbClr val="C0504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</a:ln>
                          <a:effectLst>
                            <a:outerShdw blurRad="40000" dist="20000" dir="5400000" rotWithShape="0">
                              <a:srgbClr val="000000">
                                <a:alpha val="38000"/>
                              </a:srgbClr>
                            </a:outerShdw>
                          </a:effectLst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AutoShape 15"/>
                        <wps:cNvSpPr>
                          <a:spLocks noChangeArrowheads="1"/>
                        </wps:cNvSpPr>
                        <wps:spPr bwMode="auto">
                          <a:xfrm>
                            <a:off x="3667125" y="5324475"/>
                            <a:ext cx="1595120" cy="5562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8353F6" w:rsidRPr="00AA1BD4" w:rsidRDefault="008353F6" w:rsidP="00B5480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AA1BD4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ผ่านเกณฑ์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ลูกศรลง 20"/>
                        <wps:cNvSpPr>
                          <a:spLocks/>
                        </wps:cNvSpPr>
                        <wps:spPr>
                          <a:xfrm flipH="1">
                            <a:off x="4362450" y="4791075"/>
                            <a:ext cx="152400" cy="400050"/>
                          </a:xfrm>
                          <a:prstGeom prst="downArrow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rgbClr val="F79646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Picture 76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7500" y="4305300"/>
                            <a:ext cx="676275" cy="25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" name="Picture 76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2809875" y="5448300"/>
                            <a:ext cx="676275" cy="25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กลุ่ม 7" o:spid="_x0000_s1027" style="position:absolute;margin-left:28.15pt;margin-top:20.25pt;width:414.35pt;height:463.05pt;z-index:251668480" coordsize="52622,588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">
                <v:roundrect id="AutoShape 2" o:spid="_x0000_s1028" style="position:absolute;left:3143;width:20974;height:408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U66b4A&#10;AADaAAAADwAAAGRycy9kb3ducmV2LnhtbERPzWrCQBC+F3yHZYTe6sYQiqSuUpRCLwWrPsCwO01C&#10;s7MxOyZpn949CB4/vv/1dvKtGqiPTWADy0UGitgG13Bl4Hz6eFmBioLssA1MBv4ownYze1pj6cLI&#10;3zQcpVIphGOJBmqRrtQ62po8xkXoiBP3E3qPkmBfadfjmMJ9q/Mse9UeG04NNXa0q8n+Hq/eQB7k&#10;8uUPxX8ei/1yihLItoUxz/Pp/Q2U0CQP8d396QykrelKugF6cw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7lOum+AAAA2gAAAA8AAAAAAAAAAAAAAAAAmAIAAGRycy9kb3ducmV2&#10;LnhtbFBLBQYAAAAABAAEAPUAAACDAwAAAAA=&#10;" fillcolor="#d99594" strokecolor="#d99594" strokeweight="1pt">
                  <v:fill color2="#f2dbdb" angle="135" focus="50%" type="gradient"/>
                  <v:shadow on="t" color="#622423" opacity=".5" offset="1pt"/>
                  <v:textbox>
                    <w:txbxContent>
                      <w:p w:rsidR="008353F6" w:rsidRPr="00121F1F" w:rsidRDefault="008353F6" w:rsidP="00B54806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121F1F"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 xml:space="preserve">1.  </w:t>
                        </w:r>
                        <w:r w:rsidRPr="00121F1F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อ่านคำแนะนำสำหรับนักเรียน</w:t>
                        </w:r>
                      </w:p>
                    </w:txbxContent>
                  </v:textbox>
                </v:roundrect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ลูกศรลง 9" o:spid="_x0000_s1029" type="#_x0000_t67" style="position:absolute;left:12668;top:5048;width:1524;height:400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HqrcMA&#10;AADaAAAADwAAAGRycy9kb3ducmV2LnhtbESPwWrDMBBE74X+g9hAL6WWU0JpHSuhBArOpZDEH7BY&#10;W9lYWjmWGjt/HxUCPQ4z84Ypt7Oz4kJj6DwrWGY5COLG646Ngvr09fIOIkRkjdYzKbhSgO3m8aHE&#10;QvuJD3Q5RiMShEOBCtoYh0LK0LTkMGR+IE7ejx8dxiRHI/WIU4I7K1/z/E067DgttDjQrqWmP/46&#10;BdVuX33PNtbV6rDcn20/PZ+1UeppMX+uQUSa43/43q60gg/4u5JugN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vHqrcMAAADaAAAADwAAAAAAAAAAAAAAAACYAgAAZHJzL2Rv&#10;d25yZXYueG1sUEsFBgAAAAAEAAQA9QAAAIgDAAAAAA==&#10;" adj="17486" fillcolor="window" strokecolor="#f79646" strokeweight="2pt">
                  <v:path arrowok="t"/>
                </v:shape>
                <v:roundrect id="AutoShape 4" o:spid="_x0000_s1030" style="position:absolute;left:3143;top:10763;width:20434;height:462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PRjsYA&#10;AADbAAAADwAAAGRycy9kb3ducmV2LnhtbESPQWvCQBCF70L/wzJCL1I3VhCJrmKFtEXwUFsQb0N2&#10;kixmZ0N2q+m/7xwKvc3w3rz3zXo7+FbdqI8usIHZNANFXAbruDbw9Vk8LUHFhGyxDUwGfijCdvMw&#10;WmNuw50/6HZKtZIQjjkaaFLqcq1j2ZDHOA0dsWhV6D0mWfta2x7vEu5b/ZxlC+3RsTQ02NG+ofJ6&#10;+vYGnDtMjmlevBbL42FeVZPz8HJ5M+ZxPOxWoBIN6d/8d/1uBV/o5RcZQG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QPRjsYAAADbAAAADwAAAAAAAAAAAAAAAACYAgAAZHJz&#10;L2Rvd25yZXYueG1sUEsFBgAAAAAEAAQA9QAAAIsDAAAAAA==&#10;" strokecolor="#d99594" strokeweight="1pt">
                  <v:fill color2="#e5b8b7" focus="100%" type="gradient"/>
                  <v:shadow on="t" color="#622423" opacity=".5" offset="1pt"/>
                  <v:textbox>
                    <w:txbxContent>
                      <w:p w:rsidR="008353F6" w:rsidRPr="00121F1F" w:rsidRDefault="008353F6" w:rsidP="00B54806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 w:rsidRPr="00121F1F"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 xml:space="preserve">2.  </w:t>
                        </w:r>
                        <w:r w:rsidRPr="00121F1F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ทำแบบทดสอบก่อนเรียน</w:t>
                        </w:r>
                      </w:p>
                    </w:txbxContent>
                  </v:textbox>
                </v:roundrect>
                <v:shape id="ลูกศรลง 11" o:spid="_x0000_s1031" type="#_x0000_t67" style="position:absolute;left:12668;top:16287;width:1524;height:4001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RSvsAA&#10;AADbAAAADwAAAGRycy9kb3ducmV2LnhtbERPzYrCMBC+C/sOYYS9iKZdZJFuo4gg1Iug6wMMzWxb&#10;mkxqk7X17Y0geJuP73fyzWiNuFHvG8cK0kUCgrh0uuFKweV3P1+B8AFZo3FMCu7kYbP+mOSYaTfw&#10;iW7nUIkYwj5DBXUIXSalL2uy6BeuI47cn+sthgj7SuoehxhujfxKkm9pseHYUGNHu5rK9vxvFRS7&#10;Q3EcTbgUy1N6uJp2mF11pdTndNz+gAg0hrf45S50nJ/C85d4gFw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hRSvsAAAADbAAAADwAAAAAAAAAAAAAAAACYAgAAZHJzL2Rvd25y&#10;ZXYueG1sUEsFBgAAAAAEAAQA9QAAAIUDAAAAAA==&#10;" adj="17486" fillcolor="window" strokecolor="#f79646" strokeweight="2pt">
                  <v:path arrowok="t"/>
                </v:shape>
                <v:roundrect id="AutoShape 6" o:spid="_x0000_s1032" style="position:absolute;top:21621;width:27539;height:1345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3qYsQA&#10;AADbAAAADwAAAGRycy9kb3ducmV2LnhtbERPTWvCQBC9F/oflin0InVThSJpNqJC2iJ4MAqltyE7&#10;SRazsyG71fTfdwXB2zze52TL0XbiTIM3jhW8ThMQxJXThhsFx0PxsgDhA7LGzjEp+CMPy/zxIcNU&#10;uwvv6VyGRsQQ9ikqaEPoUyl91ZJFP3U9ceRqN1gMEQ6N1ANeYrjt5CxJ3qRFw7GhxZ42LVWn8tcq&#10;MGY72YV58VEsdtt5XU++x/XPp1LPT+PqHUSgMdzFN/eXjvNncP0lHi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d6mLEAAAA2wAAAA8AAAAAAAAAAAAAAAAAmAIAAGRycy9k&#10;b3ducmV2LnhtbFBLBQYAAAAABAAEAPUAAACJAwAAAAA=&#10;" strokecolor="#d99594" strokeweight="1pt">
                  <v:fill color2="#e5b8b7" focus="100%" type="gradient"/>
                  <v:shadow on="t" color="#622423" opacity=".5" offset="1pt"/>
                  <v:textbox>
                    <w:txbxContent>
                      <w:p w:rsidR="008353F6" w:rsidRPr="00121F1F" w:rsidRDefault="008353F6" w:rsidP="00B54806">
                        <w:pPr>
                          <w:spacing w:after="0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121F1F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3.  ศึกษาแบบฝึกทักษะโดยปฏิบัติกิจกรรม</w:t>
                        </w:r>
                      </w:p>
                      <w:p w:rsidR="008353F6" w:rsidRPr="00121F1F" w:rsidRDefault="008353F6" w:rsidP="00B54806">
                        <w:pPr>
                          <w:spacing w:after="0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-  ศึกษา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ใบความรู้</w:t>
                        </w:r>
                      </w:p>
                      <w:p w:rsidR="008353F6" w:rsidRPr="00121F1F" w:rsidRDefault="008353F6" w:rsidP="00B54806">
                        <w:pPr>
                          <w:spacing w:after="0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             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-  ทำ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ใบกิจกรรม</w:t>
                        </w:r>
                      </w:p>
                      <w:p w:rsidR="008353F6" w:rsidRPr="00B34B55" w:rsidRDefault="008353F6" w:rsidP="00B54806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B34B55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-  ตรวจใบกิจกรรม</w:t>
                        </w:r>
                      </w:p>
                      <w:p w:rsidR="008353F6" w:rsidRDefault="008353F6" w:rsidP="00B54806"/>
                    </w:txbxContent>
                  </v:textbox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33" type="#_x0000_t75" style="position:absolute;left:11620;top:35909;width:2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9hema/AAAA2wAAAA8AAABkcnMvZG93bnJldi54bWxET0tqwzAQ3RdyBzGB7mo5NZTiWAlJ2lLT&#10;XZ0cYJAmtok1MpYaK7ePCoXu5vG+U22jHcSVJt87VrDKchDE2pmeWwWn48fTKwgfkA0OjknBjTxs&#10;N4uHCkvjZv6maxNakULYl6igC2EspfS6I4s+cyNx4s5ushgSnFppJpxTuB3kc56/SIs9p4YORzp0&#10;pC/Nj1Uwv+WfO673sem/bBwk6/dYaKUel3G3BhEohn/xn7s2aX4Bv7+kA+TmD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fYXpmvwAAANsAAAAPAAAAAAAAAAAAAAAAAJ8CAABk&#10;cnMvZG93bnJldi54bWxQSwUGAAAAAAQABAD3AAAAiwMAAAAA&#10;">
                  <v:imagedata r:id="rId15" o:title=""/>
                  <v:path arrowok="t"/>
                </v:shape>
                <v:roundrect id="AutoShape 8" o:spid="_x0000_s1034" style="position:absolute;left:2000;top:41624;width:24200;height:4521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jXjcMA&#10;AADbAAAADwAAAGRycy9kb3ducmV2LnhtbERPTWvCQBC9C/6HZQQvopuqFEldpS2kFsGDVhBvQ3aS&#10;LM3OhuxW47/vCoK3ebzPWa47W4sLtd44VvAySUAQ504bLhUcf7LxAoQPyBprx6TgRh7Wq35vial2&#10;V97T5RBKEUPYp6igCqFJpfR5RRb9xDXEkStcazFE2JZSt3iN4baW0yR5lRYNx4YKG/qsKP89/FkF&#10;xmxHuzDLvrLFbjsritGp+zhvlBoOuvc3EIG68BQ/3N86zp/D/Zd4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jjXjcMAAADbAAAADwAAAAAAAAAAAAAAAACYAgAAZHJzL2Rv&#10;d25yZXYueG1sUEsFBgAAAAAEAAQA9QAAAIgDAAAAAA==&#10;" strokecolor="#d99594" strokeweight="1pt">
                  <v:fill color2="#e5b8b7" focus="100%" type="gradient"/>
                  <v:shadow on="t" color="#622423" opacity=".5" offset="1pt"/>
                  <v:textbox>
                    <w:txbxContent>
                      <w:p w:rsidR="008353F6" w:rsidRPr="007F18B7" w:rsidRDefault="008353F6" w:rsidP="00B54806">
                        <w:pP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 xml:space="preserve">      </w:t>
                        </w:r>
                        <w:r w:rsidRPr="007F18B7"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 xml:space="preserve">4.  </w:t>
                        </w:r>
                        <w:r w:rsidRPr="007F18B7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ทำแบบทดสอบหลังเรียน</w:t>
                        </w:r>
                      </w:p>
                    </w:txbxContent>
                  </v:textbox>
                </v:roundrect>
                <v:roundrect id="AutoShape 10" o:spid="_x0000_s1035" style="position:absolute;left:2000;top:53244;width:24098;height:4807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RyFsMA&#10;AADbAAAADwAAAGRycy9kb3ducmV2LnhtbERPTWvCQBC9C/6HZQQvopsqFkldpS2kFsGDVhBvQ3aS&#10;LM3OhuxW47/vCoK3ebzPWa47W4sLtd44VvAySUAQ504bLhUcf7LxAoQPyBprx6TgRh7Wq35vial2&#10;V97T5RBKEUPYp6igCqFJpfR5RRb9xDXEkStcazFE2JZSt3iN4baW0yR5lRYNx4YKG/qsKP89/FkF&#10;xmxHuzDLvrLFbjsritGp+zhvlBoOuvc3EIG68BQ/3N86zp/D/Zd4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XRyFsMAAADbAAAADwAAAAAAAAAAAAAAAACYAgAAZHJzL2Rv&#10;d25yZXYueG1sUEsFBgAAAAAEAAQA9QAAAIgDAAAAAA==&#10;" strokecolor="#d99594" strokeweight="1pt">
                  <v:fill color2="#e5b8b7" focus="100%" type="gradient"/>
                  <v:shadow on="t" color="#622423" opacity=".5" offset="1pt"/>
                  <v:textbox>
                    <w:txbxContent>
                      <w:p w:rsidR="008353F6" w:rsidRPr="007F18B7" w:rsidRDefault="008353F6" w:rsidP="00B54806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7F18B7"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 xml:space="preserve">5. 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ศึกษาแบบฝึกทักษะ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เล่ม</w:t>
                        </w:r>
                        <w:r w:rsidRPr="007F18B7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ต่อไป</w:t>
                        </w:r>
                      </w:p>
                    </w:txbxContent>
                  </v:textbox>
                </v:roundrect>
                <v:roundrect id="AutoShape 11" o:spid="_x0000_s1036" style="position:absolute;left:36671;top:24860;width:15170;height:8064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8yq8IA&#10;AADbAAAADwAAAGRycy9kb3ducmV2LnhtbERPS2vCQBC+F/wPywi91Y0WQo2uIoKQ9tSqoN6G7JgE&#10;s7Nhd5vHv+8WCr3Nx/ec9XYwjejI+dqygvksAUFcWF1zqeB8Ory8gfABWWNjmRSM5GG7mTytMdO2&#10;5y/qjqEUMYR9hgqqENpMSl9UZNDPbEscubt1BkOErpTaYR/DTSMXSZJKgzXHhgpb2ldUPI7fRkFY&#10;3urLwy3T8fau28uHvh4+X3OlnqfDbgUi0BD+xX/uXMf5Kfz+Eg+Qm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PzKrwgAAANsAAAAPAAAAAAAAAAAAAAAAAJgCAABkcnMvZG93&#10;bnJldi54bWxQSwUGAAAAAAQABAD1AAAAhwMAAAAA&#10;" fillcolor="red" stroked="f">
                  <v:textbox>
                    <w:txbxContent>
                      <w:p w:rsidR="008353F6" w:rsidRPr="00AA1BD4" w:rsidRDefault="008353F6" w:rsidP="00B54806">
                        <w:pPr>
                          <w:rPr>
                            <w:rFonts w:ascii="TH SarabunPSK" w:hAnsi="TH SarabunPSK" w:cs="TH SarabunPSK"/>
                            <w:sz w:val="18"/>
                            <w:szCs w:val="18"/>
                          </w:rPr>
                        </w:pPr>
                      </w:p>
                      <w:p w:rsidR="008353F6" w:rsidRPr="00AA1BD4" w:rsidRDefault="008353F6" w:rsidP="00B54806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 w:rsidRPr="00AA1BD4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ไม่ผ่าน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เกณฑ์</w:t>
                        </w:r>
                      </w:p>
                    </w:txbxContent>
                  </v:textbox>
                </v:roundrect>
                <v:shape id="ลูกศรลง 17" o:spid="_x0000_s1037" type="#_x0000_t67" style="position:absolute;left:31241;top:26099;width:1905;height:6000;rotation:-9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8cP74A&#10;AADbAAAADwAAAGRycy9kb3ducmV2LnhtbERPTYvCMBC9L/gfwgje1tQV1qUapQiLxctiXe9DM7bB&#10;ZlKaqO2/N4LgbR7vc1ab3jbiRp03jhXMpgkI4tJpw5WC/+Pv5w8IH5A1No5JwUAeNuvRxwpT7e58&#10;oFsRKhFD2KeooA6hTaX0ZU0W/dS1xJE7u85iiLCrpO7wHsNtI7+S5FtaNBwbamxpW1N5Ka5WgTG7&#10;/KT31+Gvx6zK58diyNgoNRn32RJEoD68xS93ruP8BTx/iQfI9Q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tfHD++AAAA2wAAAA8AAAAAAAAAAAAAAAAAmAIAAGRycy9kb3ducmV2&#10;LnhtbFBLBQYAAAAABAAEAPUAAACDAwAAAAA=&#10;" adj="18171" fillcolor="#ffa2a1" strokecolor="#be4b48">
                  <v:fill color2="#ffe5e5" rotate="t" angle="180" colors="0 #ffa2a1;22938f #ffbebd;1 #ffe5e5" focus="100%" type="gradient"/>
                  <v:shadow on="t" color="black" opacity="24903f" origin=",.5" offset="0,.55556mm"/>
                  <v:path arrowok="t"/>
                </v:shape>
                <v:shape id="ลูกศรลง 18" o:spid="_x0000_s1038" type="#_x0000_t67" style="position:absolute;left:43529;top:33337;width:1524;height:8287;rotation:18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yfg8UA&#10;AADbAAAADwAAAGRycy9kb3ducmV2LnhtbESPQU/DMAyF75P4D5GRdtvSwYSgLJsQEtK0wxBjP8A0&#10;pg00TklC2+3Xzwckbrbe83ufV5vRt6qnmFxgA4t5AYq4CtZxbeD4/jK7B5UyssU2MBk4UYLN+mqy&#10;wtKGgd+oP+RaSQinEg00OXel1qlqyGOah45YtM8QPWZZY61txEHCfatviuJOe3QsDQ129NxQ9X34&#10;9Qbs8eSK+mvbf7jX8xAXtz/Lh/3OmOn1+PQIKtOY/81/11sr+AIrv8gAe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zJ+DxQAAANsAAAAPAAAAAAAAAAAAAAAAAJgCAABkcnMv&#10;ZG93bnJldi54bWxQSwUGAAAAAAQABAD1AAAAigMAAAAA&#10;" adj="19614" fillcolor="#ffa2a1" strokecolor="#be4b48">
                  <v:fill color2="#ffe5e5" rotate="t" angle="180" colors="0 #ffa2a1;22938f #ffbebd;1 #ffe5e5" focus="100%" type="gradient"/>
                  <v:shadow on="t" color="black" opacity="24903f" origin=",.5" offset="0,.55556mm"/>
                  <v:path arrowok="t"/>
                </v:shape>
                <v:roundrect id="AutoShape 15" o:spid="_x0000_s1039" style="position:absolute;left:36671;top:53244;width:15951;height:5563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OyvsMA&#10;AADbAAAADwAAAGRycy9kb3ducmV2LnhtbERPTWvCQBC9F/oflil4CXWjSDDRVUSoeOilmktvk+yY&#10;RLOzIbs18d93hUJv83ifs96OphV36l1jWcFsGoMgLq1uuFKQnz/elyCcR9bYWiYFD3Kw3by+rDHT&#10;duAvup98JUIIuwwV1N53mZSurMmgm9qOOHAX2xv0AfaV1D0OIdy0ch7HiTTYcGiosaN9TeXt9GMU&#10;HB+5XCRRVAx5PBSfe3+4fqdzpSZv424FwtPo/8V/7qMO81N4/hIO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fOyvsMAAADbAAAADwAAAAAAAAAAAAAAAACYAgAAZHJzL2Rv&#10;d25yZXYueG1sUEsFBgAAAAAEAAQA9QAAAIgDAAAAAA==&#10;" fillcolor="yellow" stroked="f">
                  <v:textbox>
                    <w:txbxContent>
                      <w:p w:rsidR="008353F6" w:rsidRPr="00AA1BD4" w:rsidRDefault="008353F6" w:rsidP="00B54806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 w:rsidRPr="00AA1BD4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ผ่านเกณฑ์</w:t>
                        </w:r>
                      </w:p>
                    </w:txbxContent>
                  </v:textbox>
                </v:roundrect>
                <v:shape id="ลูกศรลง 20" o:spid="_x0000_s1040" type="#_x0000_t67" style="position:absolute;left:43624;top:47910;width:1524;height:4001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Q9mL0A&#10;AADbAAAADwAAAGRycy9kb3ducmV2LnhtbERPSwrCMBDdC94hjOBGNFVEpBpFBKFuBD8HGJqxLSaT&#10;2kRbb28WgsvH+6+3nTXiTY2vHCuYThIQxLnTFRcKbtfDeAnCB2SNxjEp+JCH7abfW2OqXctnel9C&#10;IWII+xQVlCHUqZQ+L8min7iaOHJ311gMETaF1A22MdwaOUuShbRYcWwosaZ9Sfnj8rIKsv0xO3Um&#10;3LL5eXp8mkc7eupCqeGg261ABOrCX/xzZ1rBLK6PX+IPkJ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zQ9mL0AAADbAAAADwAAAAAAAAAAAAAAAACYAgAAZHJzL2Rvd25yZXYu&#10;eG1sUEsFBgAAAAAEAAQA9QAAAIIDAAAAAA==&#10;" adj="17486" fillcolor="window" strokecolor="#f79646" strokeweight="2pt">
                  <v:path arrowok="t"/>
                </v:shape>
                <v:shape id="Picture 76" o:spid="_x0000_s1041" type="#_x0000_t75" style="position:absolute;left:28575;top:43053;width:6762;height:25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oBfPDAAAA2wAAAA8AAABkcnMvZG93bnJldi54bWxEj92KwjAUhO8F3yGchb2zqQoiXaPIgigs&#10;LPjX9fLQHNtic1KaWNu33wiCl8PMfMMsVp2pREuNKy0rGEcxCOLM6pJzBafjZjQH4TyyxsoyKejJ&#10;wWo5HCww0fbBe2oPPhcBwi5BBYX3dSKlywoy6CJbEwfvahuDPsgml7rBR4CbSk7ieCYNlhwWCqzp&#10;u6DsdrgbBb/T/m+z7dufFFMr9f5sp2l3Uerzo1t/gfDU+Xf41d5pBZMxPL+EHyCX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GgF88MAAADbAAAADwAAAAAAAAAAAAAAAACf&#10;AgAAZHJzL2Rvd25yZXYueG1sUEsFBgAAAAAEAAQA9wAAAI8DAAAAAA==&#10;">
                  <v:imagedata r:id="rId16" o:title=""/>
                  <v:path arrowok="t"/>
                </v:shape>
                <v:shape id="Picture 76" o:spid="_x0000_s1042" type="#_x0000_t75" style="position:absolute;left:28098;top:54483;width:6763;height:2571;rotation:1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0kB3BAAAA2wAAAA8AAABkcnMvZG93bnJldi54bWxEj09rAjEUxO8Fv0N4greauAcrW6OIIPRU&#10;/Euvj81zN7h5WZK4rt/eFAo9DjPzG2a5HlwregrRetYwmyoQxJU3lmsN59PufQEiJmSDrWfS8KQI&#10;69XobYml8Q8+UH9MtcgQjiVqaFLqSilj1ZDDOPUdcfauPjhMWYZamoCPDHetLJSaS4eW80KDHW0b&#10;qm7Hu9PwQ7W9zPqd3W/P35ZCUP3lQ2k9GQ+bTxCJhvQf/mt/GQ1FAb9f8g+Qqx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l0kB3BAAAA2wAAAA8AAAAAAAAAAAAAAAAAnwIA&#10;AGRycy9kb3ducmV2LnhtbFBLBQYAAAAABAAEAPcAAACNAwAAAAA=&#10;">
                  <v:imagedata r:id="rId16" o:title=""/>
                  <v:path arrowok="t"/>
                </v:shape>
              </v:group>
            </w:pict>
          </mc:Fallback>
        </mc:AlternateContent>
      </w: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E16518" w:rsidP="00D55A0B">
      <w:pPr>
        <w:rPr>
          <w:szCs w:val="22"/>
        </w:rPr>
      </w:pPr>
      <w:r w:rsidRPr="00E16518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27A2D01" wp14:editId="741D293F">
                <wp:simplePos x="0" y="0"/>
                <wp:positionH relativeFrom="column">
                  <wp:posOffset>3906520</wp:posOffset>
                </wp:positionH>
                <wp:positionV relativeFrom="line">
                  <wp:posOffset>15240</wp:posOffset>
                </wp:positionV>
                <wp:extent cx="1637665" cy="452120"/>
                <wp:effectExtent l="0" t="0" r="38735" b="62230"/>
                <wp:wrapNone/>
                <wp:docPr id="771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7665" cy="4521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E5B8B7"/>
                            </a:gs>
                          </a:gsLst>
                          <a:lin ang="5400000" scaled="1"/>
                        </a:gradFill>
                        <a:ln w="12700" algn="ctr">
                          <a:solidFill>
                            <a:srgbClr val="D99594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62242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8353F6" w:rsidRPr="00AA1BD4" w:rsidRDefault="008353F6" w:rsidP="00E16518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AA1BD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ประเมินผล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13" o:spid="_x0000_s1043" style="position:absolute;margin-left:307.6pt;margin-top:1.2pt;width:128.95pt;height:35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" strokecolor="#d99594" strokeweight="1pt">
                <v:fill color2="#e5b8b7" focus="100%" type="gradient"/>
                <v:shadow on="t" color="#622423" opacity=".5" offset="1pt"/>
                <v:textbox>
                  <w:txbxContent>
                    <w:p w:rsidR="008353F6" w:rsidRPr="00AA1BD4" w:rsidRDefault="008353F6" w:rsidP="00E16518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AA1BD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ประเมินผล</w:t>
                      </w:r>
                    </w:p>
                  </w:txbxContent>
                </v:textbox>
                <w10:wrap anchory="line"/>
              </v:roundrect>
            </w:pict>
          </mc:Fallback>
        </mc:AlternateContent>
      </w: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B54806" w:rsidP="00D55A0B">
      <w:pPr>
        <w:rPr>
          <w:szCs w:val="22"/>
        </w:rPr>
      </w:pPr>
      <w:r>
        <w:rPr>
          <w:noProof/>
          <w:szCs w:val="22"/>
        </w:rPr>
        <w:lastRenderedPageBreak/>
        <w:drawing>
          <wp:anchor distT="0" distB="0" distL="114300" distR="114300" simplePos="0" relativeHeight="251670528" behindDoc="1" locked="0" layoutInCell="1" allowOverlap="1" wp14:anchorId="3BB95656" wp14:editId="5031F250">
            <wp:simplePos x="0" y="0"/>
            <wp:positionH relativeFrom="column">
              <wp:posOffset>53975</wp:posOffset>
            </wp:positionH>
            <wp:positionV relativeFrom="paragraph">
              <wp:posOffset>133350</wp:posOffset>
            </wp:positionV>
            <wp:extent cx="2933700" cy="836930"/>
            <wp:effectExtent l="0" t="0" r="0" b="1270"/>
            <wp:wrapNone/>
            <wp:docPr id="23" name="รูปภาพ 23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0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szCs w:val="22"/>
          <w:cs/>
        </w:rPr>
        <w:t xml:space="preserve">     </w:t>
      </w:r>
    </w:p>
    <w:p w:rsidR="00B54806" w:rsidRPr="00B54806" w:rsidRDefault="00B54806" w:rsidP="00B54806">
      <w:pPr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            </w:t>
      </w:r>
      <w:r w:rsidRPr="00B54806">
        <w:rPr>
          <w:rFonts w:ascii="TH SarabunPSK" w:hAnsi="TH SarabunPSK" w:cs="TH SarabunPSK"/>
          <w:b/>
          <w:bCs/>
          <w:sz w:val="40"/>
          <w:szCs w:val="40"/>
          <w:cs/>
        </w:rPr>
        <w:t xml:space="preserve">ข้อตกลงร่วมกัน  </w:t>
      </w:r>
    </w:p>
    <w:p w:rsidR="00AC7B1E" w:rsidRDefault="00B54806" w:rsidP="00D55A0B">
      <w:pPr>
        <w:rPr>
          <w:szCs w:val="22"/>
        </w:rPr>
      </w:pPr>
      <w:r>
        <w:rPr>
          <w:rFonts w:hint="cs"/>
          <w:szCs w:val="22"/>
          <w:cs/>
        </w:rPr>
        <w:t xml:space="preserve">    </w:t>
      </w:r>
    </w:p>
    <w:p w:rsidR="00B54806" w:rsidRPr="00B54806" w:rsidRDefault="00B54806" w:rsidP="00B54806">
      <w:pPr>
        <w:spacing w:after="0" w:line="259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>1.  นักเรียนต้องทำงานร่วมกัน</w:t>
      </w:r>
    </w:p>
    <w:p w:rsidR="00B54806" w:rsidRPr="00B54806" w:rsidRDefault="00B54806" w:rsidP="00B54806">
      <w:p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>2.  นักเรียนต้องช่วยเหลือซึ่งกันและกัน</w:t>
      </w:r>
    </w:p>
    <w:p w:rsidR="00B54806" w:rsidRPr="00B54806" w:rsidRDefault="00B54806" w:rsidP="00B54806">
      <w:p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>3.  ผลงานของกลุ่ม  หมายถึง  ผลงานของทุกคน</w:t>
      </w:r>
    </w:p>
    <w:p w:rsidR="00B54806" w:rsidRPr="00B54806" w:rsidRDefault="00B54806" w:rsidP="00B54806">
      <w:p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>4.  เมื่อครูเรียกสมาชิกคนใดคนหนึ่งในกลุ่มอธิบายการหาคำตอบ สมาชิกคนนั้นจะต้องสามารถอธิบายวิธีการหาคำตอบนั้นได้</w:t>
      </w:r>
    </w:p>
    <w:p w:rsidR="00B54806" w:rsidRPr="00B54806" w:rsidRDefault="00B54806" w:rsidP="00B54806">
      <w:p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>5.  การทดสอบประจำเนื้อหา นักเรียนจะต้องทำด้วยความสามารถของตนเองไม่อนุญาตให้ช่วยเหลือกัน</w:t>
      </w:r>
    </w:p>
    <w:p w:rsidR="00B54806" w:rsidRPr="00B54806" w:rsidRDefault="00B54806" w:rsidP="00B54806">
      <w:p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>6.  ครูจะแจ้งผลการสอบประจำเนื้อหาแต่ละครั้งให้นักเรียนทราบ โดยจะเขียนไว้ที่กระดานหน้า</w:t>
      </w:r>
    </w:p>
    <w:p w:rsidR="00B54806" w:rsidRPr="00B54806" w:rsidRDefault="00B54806" w:rsidP="00B54806">
      <w:p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>ชั้นเรียน  เพื่อให้เห็นพัฒนาการของตนเองและของกลุ่ม</w:t>
      </w:r>
    </w:p>
    <w:p w:rsidR="00B54806" w:rsidRPr="00B54806" w:rsidRDefault="00B54806" w:rsidP="00B54806">
      <w:p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>7.  นักเรียนที่ทำคะแนนได้ดีกว่าครั้งก่อน ๆ  จะได้รับคำชมเชยหรือรางวัล จากครูเป็นรายบุคคล  และกลุ่มใดทำคะแนนได้ดีกว่าครั้งก่อน ๆ  จะได้รับคำชมเชยหรือรางวัลทั้งกลุ่ม</w:t>
      </w:r>
    </w:p>
    <w:p w:rsidR="00B54806" w:rsidRPr="00B54806" w:rsidRDefault="00B54806" w:rsidP="00B54806">
      <w:p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B54806">
        <w:rPr>
          <w:rFonts w:ascii="TH SarabunPSK" w:hAnsi="TH SarabunPSK" w:cs="TH SarabunPSK"/>
          <w:sz w:val="32"/>
          <w:szCs w:val="32"/>
          <w:cs/>
        </w:rPr>
        <w:tab/>
        <w:t>8.  กลุ่มใดทำคะแนนได้สูงสุดในการทำแบบทดสอบประจำเรื่องแต่ละครั้งจะได้รับรางวัลจากครู</w:t>
      </w: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DD44D5" w:rsidP="00D55A0B">
      <w:pPr>
        <w:rPr>
          <w:szCs w:val="22"/>
        </w:rPr>
      </w:pPr>
      <w:r>
        <w:rPr>
          <w:noProof/>
          <w:szCs w:val="22"/>
        </w:rPr>
        <w:drawing>
          <wp:anchor distT="0" distB="0" distL="114300" distR="114300" simplePos="0" relativeHeight="251794432" behindDoc="1" locked="0" layoutInCell="1" allowOverlap="1" wp14:anchorId="6B3706CA" wp14:editId="390C5CCF">
            <wp:simplePos x="0" y="0"/>
            <wp:positionH relativeFrom="column">
              <wp:posOffset>2727960</wp:posOffset>
            </wp:positionH>
            <wp:positionV relativeFrom="paragraph">
              <wp:posOffset>313690</wp:posOffset>
            </wp:positionV>
            <wp:extent cx="1101725" cy="1356995"/>
            <wp:effectExtent l="0" t="0" r="3175" b="0"/>
            <wp:wrapThrough wrapText="bothSides">
              <wp:wrapPolygon edited="0">
                <wp:start x="8217" y="0"/>
                <wp:lineTo x="4855" y="910"/>
                <wp:lineTo x="2241" y="3032"/>
                <wp:lineTo x="2241" y="4852"/>
                <wp:lineTo x="0" y="6671"/>
                <wp:lineTo x="0" y="11523"/>
                <wp:lineTo x="747" y="14555"/>
                <wp:lineTo x="6349" y="19407"/>
                <wp:lineTo x="7096" y="21226"/>
                <wp:lineTo x="10831" y="21226"/>
                <wp:lineTo x="11578" y="19407"/>
                <wp:lineTo x="21289" y="13342"/>
                <wp:lineTo x="21289" y="10613"/>
                <wp:lineTo x="20168" y="9400"/>
                <wp:lineTo x="14566" y="5155"/>
                <wp:lineTo x="13446" y="4852"/>
                <wp:lineTo x="10831" y="0"/>
                <wp:lineTo x="8217" y="0"/>
              </wp:wrapPolygon>
            </wp:wrapThrough>
            <wp:docPr id="95" name="รูปภาพ 95" descr="คำอธิบาย: http://www.bloggang.com/data/c/cochonelle/picture/13590128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คำอธิบาย: http://www.bloggang.com/data/c/cochonelle/picture/1359012855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1725" cy="135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E16518" w:rsidP="00D55A0B">
      <w:pPr>
        <w:rPr>
          <w:szCs w:val="22"/>
        </w:rPr>
      </w:pPr>
      <w:r>
        <w:rPr>
          <w:noProof/>
          <w:szCs w:val="22"/>
        </w:rPr>
        <w:lastRenderedPageBreak/>
        <w:drawing>
          <wp:anchor distT="0" distB="0" distL="114300" distR="114300" simplePos="0" relativeHeight="251674624" behindDoc="1" locked="0" layoutInCell="1" allowOverlap="1" wp14:anchorId="403AD5EE" wp14:editId="2C2DE168">
            <wp:simplePos x="0" y="0"/>
            <wp:positionH relativeFrom="column">
              <wp:posOffset>82550</wp:posOffset>
            </wp:positionH>
            <wp:positionV relativeFrom="paragraph">
              <wp:posOffset>42545</wp:posOffset>
            </wp:positionV>
            <wp:extent cx="2933700" cy="836930"/>
            <wp:effectExtent l="0" t="0" r="0" b="1270"/>
            <wp:wrapNone/>
            <wp:docPr id="24" name="รูปภาพ 24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0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6518" w:rsidRPr="00E16518" w:rsidRDefault="00E16518" w:rsidP="00E16518">
      <w:pPr>
        <w:spacing w:after="16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         </w:t>
      </w:r>
      <w:r w:rsidRPr="00E16518">
        <w:rPr>
          <w:rFonts w:ascii="TH SarabunPSK" w:hAnsi="TH SarabunPSK" w:cs="TH SarabunPSK"/>
          <w:b/>
          <w:bCs/>
          <w:sz w:val="40"/>
          <w:szCs w:val="40"/>
          <w:cs/>
        </w:rPr>
        <w:t>แผนผังการจัดชั้นเรียน</w:t>
      </w:r>
    </w:p>
    <w:p w:rsidR="00AC7B1E" w:rsidRDefault="00AC7B1E" w:rsidP="00D55A0B">
      <w:pPr>
        <w:rPr>
          <w:szCs w:val="22"/>
        </w:rPr>
      </w:pPr>
    </w:p>
    <w:p w:rsidR="00E16518" w:rsidRDefault="00E16518" w:rsidP="00D55A0B">
      <w:pPr>
        <w:rPr>
          <w:szCs w:val="22"/>
        </w:rPr>
      </w:pPr>
      <w:r w:rsidRPr="00E16518">
        <w:rPr>
          <w:rFonts w:ascii="TH SarabunPSK" w:hAnsi="TH SarabunPSK" w:cs="TH SarabunPSK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46B344F0" wp14:editId="66687716">
                <wp:simplePos x="0" y="0"/>
                <wp:positionH relativeFrom="column">
                  <wp:posOffset>209550</wp:posOffset>
                </wp:positionH>
                <wp:positionV relativeFrom="paragraph">
                  <wp:posOffset>186055</wp:posOffset>
                </wp:positionV>
                <wp:extent cx="5638800" cy="5426075"/>
                <wp:effectExtent l="19050" t="19050" r="38100" b="60325"/>
                <wp:wrapNone/>
                <wp:docPr id="108" name="Group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8800" cy="5426075"/>
                          <a:chOff x="1770" y="4112"/>
                          <a:chExt cx="8880" cy="8545"/>
                        </a:xfrm>
                      </wpg:grpSpPr>
                      <wps:wsp>
                        <wps:cNvPr id="109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1770" y="4112"/>
                            <a:ext cx="8880" cy="8545"/>
                          </a:xfrm>
                          <a:prstGeom prst="rect">
                            <a:avLst/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CCC0D9"/>
                              </a:gs>
                            </a:gsLst>
                            <a:lin ang="5400000" scaled="1"/>
                          </a:gradFill>
                          <a:ln w="38100">
                            <a:solidFill>
                              <a:srgbClr val="B2A1C7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3F3151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8353F6" w:rsidRPr="00AC1DE1" w:rsidRDefault="008353F6" w:rsidP="00E16518">
                              <w:pPr>
                                <w:rPr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AutoShape 100"/>
                        <wps:cNvSpPr>
                          <a:spLocks noChangeArrowheads="1"/>
                        </wps:cNvSpPr>
                        <wps:spPr bwMode="auto">
                          <a:xfrm>
                            <a:off x="5250" y="4692"/>
                            <a:ext cx="2655" cy="9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92D050"/>
                              </a:gs>
                              <a:gs pos="50000">
                                <a:srgbClr val="FFFFFF"/>
                              </a:gs>
                              <a:gs pos="100000">
                                <a:srgbClr val="92D050"/>
                              </a:gs>
                            </a:gsLst>
                            <a:lin ang="5400000" scaled="1"/>
                          </a:gradFill>
                          <a:ln w="38100">
                            <a:solidFill>
                              <a:srgbClr val="00B05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8353F6" w:rsidRPr="00547A56" w:rsidRDefault="008353F6" w:rsidP="00E1651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</w:pPr>
                              <w:r w:rsidRPr="00547A56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กระดานดำ</w:t>
                              </w:r>
                            </w:p>
                            <w:p w:rsidR="008353F6" w:rsidRPr="00A8774A" w:rsidRDefault="008353F6" w:rsidP="00E16518">
                              <w:pPr>
                                <w:rPr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AutoShape 101"/>
                        <wps:cNvSpPr>
                          <a:spLocks noChangeArrowheads="1"/>
                        </wps:cNvSpPr>
                        <wps:spPr bwMode="auto">
                          <a:xfrm>
                            <a:off x="3240" y="7572"/>
                            <a:ext cx="1395" cy="79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FFFFCC"/>
                              </a:gs>
                              <a:gs pos="50000">
                                <a:srgbClr val="FFFFFF"/>
                              </a:gs>
                              <a:gs pos="100000">
                                <a:srgbClr val="FFFFCC"/>
                              </a:gs>
                            </a:gsLst>
                            <a:lin ang="5400000" scaled="1"/>
                          </a:gradFill>
                          <a:ln w="38100">
                            <a:solidFill>
                              <a:srgbClr val="FFC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8353F6" w:rsidRPr="00547A56" w:rsidRDefault="008353F6" w:rsidP="00E1651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 w:rsidRPr="00547A56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กลุ่ม 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AutoShape 102"/>
                        <wps:cNvSpPr>
                          <a:spLocks noChangeArrowheads="1"/>
                        </wps:cNvSpPr>
                        <wps:spPr bwMode="auto">
                          <a:xfrm>
                            <a:off x="5760" y="7572"/>
                            <a:ext cx="1395" cy="79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FFFFCC"/>
                              </a:gs>
                              <a:gs pos="50000">
                                <a:srgbClr val="FFFFFF"/>
                              </a:gs>
                              <a:gs pos="100000">
                                <a:srgbClr val="FFFFCC"/>
                              </a:gs>
                            </a:gsLst>
                            <a:lin ang="5400000" scaled="1"/>
                          </a:gradFill>
                          <a:ln w="38100">
                            <a:solidFill>
                              <a:srgbClr val="FFC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8353F6" w:rsidRPr="00547A56" w:rsidRDefault="008353F6" w:rsidP="00E1651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 w:rsidRPr="00547A56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กลุ่ม 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AutoShape 103"/>
                        <wps:cNvSpPr>
                          <a:spLocks noChangeArrowheads="1"/>
                        </wps:cNvSpPr>
                        <wps:spPr bwMode="auto">
                          <a:xfrm>
                            <a:off x="8210" y="7647"/>
                            <a:ext cx="1395" cy="79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FFFFCC"/>
                              </a:gs>
                              <a:gs pos="50000">
                                <a:srgbClr val="FFFFFF"/>
                              </a:gs>
                              <a:gs pos="100000">
                                <a:srgbClr val="FFFFCC"/>
                              </a:gs>
                            </a:gsLst>
                            <a:lin ang="5400000" scaled="1"/>
                          </a:gradFill>
                          <a:ln w="38100">
                            <a:solidFill>
                              <a:srgbClr val="FFC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8353F6" w:rsidRPr="00547A56" w:rsidRDefault="008353F6" w:rsidP="00E1651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 w:rsidRPr="00547A56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กลุ่ม 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" name="AutoShape 104"/>
                        <wps:cNvSpPr>
                          <a:spLocks noChangeArrowheads="1"/>
                        </wps:cNvSpPr>
                        <wps:spPr bwMode="auto">
                          <a:xfrm>
                            <a:off x="3240" y="9191"/>
                            <a:ext cx="1395" cy="79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FFFFCC"/>
                              </a:gs>
                              <a:gs pos="50000">
                                <a:srgbClr val="FFFFFF"/>
                              </a:gs>
                              <a:gs pos="100000">
                                <a:srgbClr val="FFFFCC"/>
                              </a:gs>
                            </a:gsLst>
                            <a:lin ang="5400000" scaled="1"/>
                          </a:gradFill>
                          <a:ln w="38100">
                            <a:solidFill>
                              <a:srgbClr val="FFC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8353F6" w:rsidRPr="00547A56" w:rsidRDefault="008353F6" w:rsidP="00E1651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 w:rsidRPr="00547A56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กลุ่ม 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" name="AutoShape 105"/>
                        <wps:cNvSpPr>
                          <a:spLocks noChangeArrowheads="1"/>
                        </wps:cNvSpPr>
                        <wps:spPr bwMode="auto">
                          <a:xfrm>
                            <a:off x="5760" y="9191"/>
                            <a:ext cx="1395" cy="79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FFFFCC"/>
                              </a:gs>
                              <a:gs pos="50000">
                                <a:srgbClr val="FFFFFF"/>
                              </a:gs>
                              <a:gs pos="100000">
                                <a:srgbClr val="FFFFCC"/>
                              </a:gs>
                            </a:gsLst>
                            <a:lin ang="5400000" scaled="1"/>
                          </a:gradFill>
                          <a:ln w="38100">
                            <a:solidFill>
                              <a:srgbClr val="FFC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8353F6" w:rsidRPr="00547A56" w:rsidRDefault="008353F6" w:rsidP="00E1651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 w:rsidRPr="00547A56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กลุ่ม 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" name="AutoShape 106"/>
                        <wps:cNvSpPr>
                          <a:spLocks noChangeArrowheads="1"/>
                        </wps:cNvSpPr>
                        <wps:spPr bwMode="auto">
                          <a:xfrm>
                            <a:off x="8210" y="9266"/>
                            <a:ext cx="1395" cy="79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FFFFCC"/>
                              </a:gs>
                              <a:gs pos="50000">
                                <a:srgbClr val="FFFFFF"/>
                              </a:gs>
                              <a:gs pos="100000">
                                <a:srgbClr val="FFFFCC"/>
                              </a:gs>
                            </a:gsLst>
                            <a:lin ang="5400000" scaled="1"/>
                          </a:gradFill>
                          <a:ln w="38100">
                            <a:solidFill>
                              <a:srgbClr val="FFC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8353F6" w:rsidRPr="00547A56" w:rsidRDefault="008353F6" w:rsidP="00E1651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 w:rsidRPr="00547A56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กลุ่ม 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AutoShape 107"/>
                        <wps:cNvSpPr>
                          <a:spLocks noChangeArrowheads="1"/>
                        </wps:cNvSpPr>
                        <wps:spPr bwMode="auto">
                          <a:xfrm>
                            <a:off x="4575" y="10917"/>
                            <a:ext cx="1395" cy="79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FFFFCC"/>
                              </a:gs>
                              <a:gs pos="50000">
                                <a:srgbClr val="FFFFFF"/>
                              </a:gs>
                              <a:gs pos="100000">
                                <a:srgbClr val="FFFFCC"/>
                              </a:gs>
                            </a:gsLst>
                            <a:lin ang="5400000" scaled="1"/>
                          </a:gradFill>
                          <a:ln w="38100">
                            <a:solidFill>
                              <a:srgbClr val="FFC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8353F6" w:rsidRPr="00547A56" w:rsidRDefault="008353F6" w:rsidP="00E1651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 w:rsidRPr="00547A56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กลุ่ม 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" name="AutoShape 108"/>
                        <wps:cNvSpPr>
                          <a:spLocks noChangeArrowheads="1"/>
                        </wps:cNvSpPr>
                        <wps:spPr bwMode="auto">
                          <a:xfrm>
                            <a:off x="7380" y="10992"/>
                            <a:ext cx="1395" cy="79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FFFFCC"/>
                              </a:gs>
                              <a:gs pos="50000">
                                <a:srgbClr val="FFFFFF"/>
                              </a:gs>
                              <a:gs pos="100000">
                                <a:srgbClr val="FFFFCC"/>
                              </a:gs>
                            </a:gsLst>
                            <a:lin ang="5400000" scaled="1"/>
                          </a:gradFill>
                          <a:ln w="38100">
                            <a:solidFill>
                              <a:srgbClr val="FFC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8353F6" w:rsidRPr="00547A56" w:rsidRDefault="008353F6" w:rsidP="00E1651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 w:rsidRPr="00547A56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กลุ่ม 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AutoShape 109"/>
                        <wps:cNvSpPr>
                          <a:spLocks noChangeArrowheads="1"/>
                        </wps:cNvSpPr>
                        <wps:spPr bwMode="auto">
                          <a:xfrm>
                            <a:off x="5795" y="6102"/>
                            <a:ext cx="1530" cy="9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FFCCFF"/>
                              </a:gs>
                              <a:gs pos="50000">
                                <a:srgbClr val="FFFFFF"/>
                              </a:gs>
                              <a:gs pos="100000">
                                <a:srgbClr val="FFCCFF"/>
                              </a:gs>
                            </a:gsLst>
                            <a:lin ang="5400000" scaled="1"/>
                          </a:gradFill>
                          <a:ln w="38100">
                            <a:solidFill>
                              <a:srgbClr val="FF99CC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8353F6" w:rsidRPr="00547A56" w:rsidRDefault="008353F6" w:rsidP="00E1651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 w:rsidRPr="00547A56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โต๊ะครู</w:t>
                              </w:r>
                            </w:p>
                            <w:p w:rsidR="008353F6" w:rsidRPr="00A8774A" w:rsidRDefault="008353F6" w:rsidP="00E16518">
                              <w:pPr>
                                <w:rPr>
                                  <w:sz w:val="40"/>
                                  <w:szCs w:val="24"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8" o:spid="_x0000_s1044" style="position:absolute;margin-left:16.5pt;margin-top:14.65pt;width:444pt;height:427.25pt;z-index:251676672" coordorigin="1770,4112" coordsize="8880,8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">
                <v:shape id="Text Box 99" o:spid="_x0000_s1045" type="#_x0000_t202" style="position:absolute;left:1770;top:4112;width:8880;height:85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W+V8MA&#10;AADcAAAADwAAAGRycy9kb3ducmV2LnhtbERPTWvCQBC9C/0PyxR6M7sWKia6ioilvRTRttjjkB2T&#10;aHY2za4m/ntXKPQ2j/c5s0Vva3Gh1leONYwSBYI4d6biQsPX5+twAsIHZIO1Y9JwJQ+L+cNghplx&#10;HW/psguFiCHsM9RQhtBkUvq8JIs+cQ1x5A6utRgibAtpWuxiuK3ls1JjabHi2FBiQ6uS8tPubDXY&#10;Y1r9TvZvPy/fqVqf982m6D6k1k+P/XIKIlAf/sV/7ncT56sU7s/EC+T8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uW+V8MAAADcAAAADwAAAAAAAAAAAAAAAACYAgAAZHJzL2Rv&#10;d25yZXYueG1sUEsFBgAAAAAEAAQA9QAAAIgDAAAAAA==&#10;" strokecolor="#b2a1c7" strokeweight="3pt">
                  <v:fill color2="#ccc0d9" focus="100%" type="gradient"/>
                  <v:shadow on="t" color="#3f3151" opacity=".5" offset="1pt"/>
                  <v:textbox>
                    <w:txbxContent>
                      <w:p w:rsidR="008353F6" w:rsidRPr="00AC1DE1" w:rsidRDefault="008353F6" w:rsidP="00E16518">
                        <w:pPr>
                          <w:rPr>
                            <w:szCs w:val="32"/>
                          </w:rPr>
                        </w:pPr>
                      </w:p>
                    </w:txbxContent>
                  </v:textbox>
                </v:shape>
                <v:roundrect id="AutoShape 100" o:spid="_x0000_s1046" style="position:absolute;left:5250;top:4692;width:2655;height:90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p95scA&#10;AADcAAAADwAAAGRycy9kb3ducmV2LnhtbESPQWvCQBCF70L/wzKFXkQ39lAldZXSEqoUBBMvvU2z&#10;02xodjZktxr/fedQ8DbDe/PeN+vt6Dt1piG2gQ0s5hko4jrYlhsDp6qYrUDFhGyxC0wGrhRhu7mb&#10;rDG34cJHOpepURLCMUcDLqU+1zrWjjzGeeiJRfsOg8ck69BoO+BFwn2nH7PsSXtsWRoc9vTqqP4p&#10;f72BsjkU1dv1WBUf7t3tl5/Tr5M7GPNwP748g0o0ppv5/3pnBX8h+PKMTKA3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jqfebHAAAA3AAAAA8AAAAAAAAAAAAAAAAAmAIAAGRy&#10;cy9kb3ducmV2LnhtbFBLBQYAAAAABAAEAPUAAACMAwAAAAA=&#10;" fillcolor="#92d050" strokecolor="#00b050" strokeweight="3pt">
                  <v:fill rotate="t" focus="50%" type="gradient"/>
                  <v:textbox>
                    <w:txbxContent>
                      <w:p w:rsidR="008353F6" w:rsidRPr="00547A56" w:rsidRDefault="008353F6" w:rsidP="00E16518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</w:pPr>
                        <w:r w:rsidRPr="00547A56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>กระดานดำ</w:t>
                        </w:r>
                      </w:p>
                      <w:p w:rsidR="008353F6" w:rsidRPr="00A8774A" w:rsidRDefault="008353F6" w:rsidP="00E16518">
                        <w:pPr>
                          <w:rPr>
                            <w:szCs w:val="40"/>
                          </w:rPr>
                        </w:pPr>
                      </w:p>
                    </w:txbxContent>
                  </v:textbox>
                </v:roundrect>
                <v:roundrect id="AutoShape 101" o:spid="_x0000_s1047" style="position:absolute;left:3240;top:7572;width:1395;height:79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hta8IA&#10;AADcAAAADwAAAGRycy9kb3ducmV2LnhtbERPTYvCMBC9C/sfwix407QryFKNIgvCgoJWPehtbMa2&#10;bjMpTaz13xthwds83udM552pREuNKy0riIcRCOLM6pJzBYf9cvANwnlkjZVlUvAgB/PZR2+KibZ3&#10;Tqnd+VyEEHYJKii8rxMpXVaQQTe0NXHgLrYx6ANscqkbvIdwU8mvKBpLgyWHhgJr+iko+9vdjIJ1&#10;fTpH7Wb8WC33t+NxdHVpunVK9T+7xQSEp86/xf/uXx3mxzG8ngkXyN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yG1rwgAAANwAAAAPAAAAAAAAAAAAAAAAAJgCAABkcnMvZG93&#10;bnJldi54bWxQSwUGAAAAAAQABAD1AAAAhwMAAAAA&#10;" fillcolor="#ffc" strokecolor="#ffc000" strokeweight="3pt">
                  <v:fill rotate="t" focus="50%" type="gradient"/>
                  <v:textbox>
                    <w:txbxContent>
                      <w:p w:rsidR="008353F6" w:rsidRPr="00547A56" w:rsidRDefault="008353F6" w:rsidP="00E16518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547A56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>กลุ่ม 1</w:t>
                        </w:r>
                      </w:p>
                    </w:txbxContent>
                  </v:textbox>
                </v:roundrect>
                <v:roundrect id="AutoShape 102" o:spid="_x0000_s1048" style="position:absolute;left:5760;top:7572;width:1395;height:79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rzHMMA&#10;AADcAAAADwAAAGRycy9kb3ducmV2LnhtbERPTYvCMBC9C/sfwix401QFWapRlgVhQUGrHuptbMa2&#10;bjMpTaz13xthwds83ufMl52pREuNKy0rGA0jEMSZ1SXnCo6H1eALhPPIGivLpOBBDpaLj94cY23v&#10;nFC797kIIexiVFB4X8dSuqwgg25oa+LAXWxj0AfY5FI3eA/hppLjKJpKgyWHhgJr+iko+9vfjIJN&#10;fTpH7Xb6WK8OtzSdXF2S7JxS/c/uewbCU+ff4n/3rw7zR2N4PRMukI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BrzHMMAAADcAAAADwAAAAAAAAAAAAAAAACYAgAAZHJzL2Rv&#10;d25yZXYueG1sUEsFBgAAAAAEAAQA9QAAAIgDAAAAAA==&#10;" fillcolor="#ffc" strokecolor="#ffc000" strokeweight="3pt">
                  <v:fill rotate="t" focus="50%" type="gradient"/>
                  <v:textbox>
                    <w:txbxContent>
                      <w:p w:rsidR="008353F6" w:rsidRPr="00547A56" w:rsidRDefault="008353F6" w:rsidP="00E16518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547A56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>กลุ่ม 2</w:t>
                        </w:r>
                      </w:p>
                    </w:txbxContent>
                  </v:textbox>
                </v:roundrect>
                <v:roundrect id="AutoShape 103" o:spid="_x0000_s1049" style="position:absolute;left:8210;top:7647;width:1395;height:79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ZWh8IA&#10;AADcAAAADwAAAGRycy9kb3ducmV2LnhtbERPTYvCMBC9L/gfwgje1tQVRKpRRBCEFbTqQW9jM7bV&#10;ZlKaWOu/3ywI3ubxPmc6b00pGqpdYVnBoB+BIE6tLjhTcDysvscgnEfWWFomBS9yMJ91vqYYa/vk&#10;hJq9z0QIYRejgtz7KpbSpTkZdH1bEQfuamuDPsA6k7rGZwg3pfyJopE0WHBoyLGiZU7pff8wCjbV&#10;+RI129Hrd3V4nE7Dm0uSnVOq120XExCeWv8Rv91rHeYPhvD/TLhAz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VlaHwgAAANwAAAAPAAAAAAAAAAAAAAAAAJgCAABkcnMvZG93&#10;bnJldi54bWxQSwUGAAAAAAQABAD1AAAAhwMAAAAA&#10;" fillcolor="#ffc" strokecolor="#ffc000" strokeweight="3pt">
                  <v:fill rotate="t" focus="50%" type="gradient"/>
                  <v:textbox>
                    <w:txbxContent>
                      <w:p w:rsidR="008353F6" w:rsidRPr="00547A56" w:rsidRDefault="008353F6" w:rsidP="00E16518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547A56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>กลุ่ม 3</w:t>
                        </w:r>
                      </w:p>
                    </w:txbxContent>
                  </v:textbox>
                </v:roundrect>
                <v:roundrect id="AutoShape 104" o:spid="_x0000_s1050" style="position:absolute;left:3240;top:9191;width:1395;height:79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/O88QA&#10;AADcAAAADwAAAGRycy9kb3ducmV2LnhtbERPTWvCQBC9C/0PyxS86Sa2SEldpRQCQoUa00N6G7Nj&#10;kjY7G7JrjP/eLRS8zeN9zmozmlYM1LvGsoJ4HoEgLq1uuFLwlaezFxDOI2tsLZOCKznYrB8mK0y0&#10;vXBGw8FXIoSwS1BB7X2XSOnKmgy6ue2IA3eyvUEfYF9J3eMlhJtWLqJoKQ02HBpq7Oi9pvL3cDYK&#10;dt33MRo+l9ePND8XxdOPy7K9U2r6OL69gvA0+rv4373VYX78DH/PhAv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/zvPEAAAA3AAAAA8AAAAAAAAAAAAAAAAAmAIAAGRycy9k&#10;b3ducmV2LnhtbFBLBQYAAAAABAAEAPUAAACJAwAAAAA=&#10;" fillcolor="#ffc" strokecolor="#ffc000" strokeweight="3pt">
                  <v:fill rotate="t" focus="50%" type="gradient"/>
                  <v:textbox>
                    <w:txbxContent>
                      <w:p w:rsidR="008353F6" w:rsidRPr="00547A56" w:rsidRDefault="008353F6" w:rsidP="00E16518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547A56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>กลุ่ม 4</w:t>
                        </w:r>
                      </w:p>
                    </w:txbxContent>
                  </v:textbox>
                </v:roundrect>
                <v:roundrect id="AutoShape 105" o:spid="_x0000_s1051" style="position:absolute;left:5760;top:9191;width:1395;height:79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NraMQA&#10;AADcAAAADwAAAGRycy9kb3ducmV2LnhtbERPTWvCQBC9C/0PyxS86SaWSkldpRQCQoUa00N6G7Nj&#10;kjY7G7JrjP/eLRS8zeN9zmozmlYM1LvGsoJ4HoEgLq1uuFLwlaezFxDOI2tsLZOCKznYrB8mK0y0&#10;vXBGw8FXIoSwS1BB7X2XSOnKmgy6ue2IA3eyvUEfYF9J3eMlhJtWLqJoKQ02HBpq7Oi9pvL3cDYK&#10;dt33MRo+l9ePND8XxdOPy7K9U2r6OL69gvA0+rv4373VYX78DH/PhAv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/za2jEAAAA3AAAAA8AAAAAAAAAAAAAAAAAmAIAAGRycy9k&#10;b3ducmV2LnhtbFBLBQYAAAAABAAEAPUAAACJAwAAAAA=&#10;" fillcolor="#ffc" strokecolor="#ffc000" strokeweight="3pt">
                  <v:fill rotate="t" focus="50%" type="gradient"/>
                  <v:textbox>
                    <w:txbxContent>
                      <w:p w:rsidR="008353F6" w:rsidRPr="00547A56" w:rsidRDefault="008353F6" w:rsidP="00E16518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547A56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>กลุ่ม 5</w:t>
                        </w:r>
                      </w:p>
                    </w:txbxContent>
                  </v:textbox>
                </v:roundrect>
                <v:roundrect id="AutoShape 106" o:spid="_x0000_s1052" style="position:absolute;left:8210;top:9266;width:1395;height:79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H1H8QA&#10;AADcAAAADwAAAGRycy9kb3ducmV2LnhtbERPS2vCQBC+F/wPywi91Y0WgqSuUoSA0EIb7cHexuyY&#10;pGZnQ3bz+vfdgtDbfHzP2exGU4ueWldZVrBcRCCIc6srLhR8ndKnNQjnkTXWlknBRA5229nDBhNt&#10;B86oP/pChBB2CSoovW8SKV1ekkG3sA1x4K62NegDbAupWxxCuKnlKopiabDi0FBiQ/uS8tuxMwre&#10;m+9L1H/E01t66s7n5x+XZZ9Oqcf5+PoCwtPo/8V390GH+csY/p4JF8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8h9R/EAAAA3AAAAA8AAAAAAAAAAAAAAAAAmAIAAGRycy9k&#10;b3ducmV2LnhtbFBLBQYAAAAABAAEAPUAAACJAwAAAAA=&#10;" fillcolor="#ffc" strokecolor="#ffc000" strokeweight="3pt">
                  <v:fill rotate="t" focus="50%" type="gradient"/>
                  <v:textbox>
                    <w:txbxContent>
                      <w:p w:rsidR="008353F6" w:rsidRPr="00547A56" w:rsidRDefault="008353F6" w:rsidP="00E16518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547A56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>กลุ่ม 6</w:t>
                        </w:r>
                      </w:p>
                    </w:txbxContent>
                  </v:textbox>
                </v:roundrect>
                <v:roundrect id="AutoShape 107" o:spid="_x0000_s1053" style="position:absolute;left:4575;top:10917;width:1395;height:79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1QhMMA&#10;AADcAAAADwAAAGRycy9kb3ducmV2LnhtbERPTYvCMBC9C/6HMAveNFVBpWuURRAEBbfqwb2Nzdh2&#10;t5mUJtb6782C4G0e73Pmy9aUoqHaFZYVDAcRCOLU6oIzBafjuj8D4TyyxtIyKXiQg+Wi25ljrO2d&#10;E2oOPhMhhF2MCnLvq1hKl+Zk0A1sRRy4q60N+gDrTOoa7yHclHIURRNpsODQkGNFq5zSv8PNKNhV&#10;P5eo2U8e2/Xxdj6Pf12SfDuleh/t1ycIT61/i1/ujQ7zh1P4fyZc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G1QhMMAAADcAAAADwAAAAAAAAAAAAAAAACYAgAAZHJzL2Rv&#10;d25yZXYueG1sUEsFBgAAAAAEAAQA9QAAAIgDAAAAAA==&#10;" fillcolor="#ffc" strokecolor="#ffc000" strokeweight="3pt">
                  <v:fill rotate="t" focus="50%" type="gradient"/>
                  <v:textbox>
                    <w:txbxContent>
                      <w:p w:rsidR="008353F6" w:rsidRPr="00547A56" w:rsidRDefault="008353F6" w:rsidP="00E16518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547A56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>กลุ่ม 7</w:t>
                        </w:r>
                      </w:p>
                    </w:txbxContent>
                  </v:textbox>
                </v:roundrect>
                <v:roundrect id="AutoShape 108" o:spid="_x0000_s1054" style="position:absolute;left:7380;top:10992;width:1395;height:79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LE9sYA&#10;AADcAAAADwAAAGRycy9kb3ducmV2LnhtbESPQWvCQBCF7wX/wzKCt7pRQUp0lSIIQgsa9aC3aXaa&#10;pGZnQ3aN8d93DoXeZnhv3vtmue5drTpqQ+XZwGScgCLOva24MHA+bV/fQIWIbLH2TAaeFGC9Grws&#10;MbX+wRl1x1goCeGQooEyxibVOuQlOQxj3xCL9u1bh1HWttC2xYeEu1pPk2SuHVYsDSU2tCkpvx3v&#10;zsBnc/1Kuv38+bE93S+X2U/IskMwZjTs3xegIvXx3/x3vbOCPxFaeUYm0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fLE9sYAAADcAAAADwAAAAAAAAAAAAAAAACYAgAAZHJz&#10;L2Rvd25yZXYueG1sUEsFBgAAAAAEAAQA9QAAAIsDAAAAAA==&#10;" fillcolor="#ffc" strokecolor="#ffc000" strokeweight="3pt">
                  <v:fill rotate="t" focus="50%" type="gradient"/>
                  <v:textbox>
                    <w:txbxContent>
                      <w:p w:rsidR="008353F6" w:rsidRPr="00547A56" w:rsidRDefault="008353F6" w:rsidP="00E16518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547A56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>กลุ่ม 8</w:t>
                        </w:r>
                      </w:p>
                    </w:txbxContent>
                  </v:textbox>
                </v:roundrect>
                <v:roundrect id="AutoShape 109" o:spid="_x0000_s1055" style="position:absolute;left:5795;top:6102;width:1530;height:901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11/8IA&#10;AADcAAAADwAAAGRycy9kb3ducmV2LnhtbESPzarCMBCF94LvEEZwp6kuvNdqFPEHhOtdtPYBhmZs&#10;i82kNFHr2xtBcDfDOd+ZM8t1Z2pxp9ZVlhVMxhEI4tzqigsF2fkw+gXhPLLG2jIpeJKD9arfW2Ks&#10;7YMTuqe+ECGEXYwKSu+bWEqXl2TQjW1DHLSLbQ36sLaF1C0+Qrip5TSKZtJgxeFCiQ1tS8qv6c2E&#10;Gk+9v9GJ/vz/LvvhS5omid0qNRx0mwUIT53/mj/0UQduMof3M2ECuX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HXX/wgAAANwAAAAPAAAAAAAAAAAAAAAAAJgCAABkcnMvZG93&#10;bnJldi54bWxQSwUGAAAAAAQABAD1AAAAhwMAAAAA&#10;" fillcolor="#fcf" strokecolor="#f9c" strokeweight="3pt">
                  <v:fill rotate="t" focus="50%" type="gradient"/>
                  <v:textbox>
                    <w:txbxContent>
                      <w:p w:rsidR="008353F6" w:rsidRPr="00547A56" w:rsidRDefault="008353F6" w:rsidP="00E16518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547A56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>โต๊ะครู</w:t>
                        </w:r>
                      </w:p>
                      <w:p w:rsidR="008353F6" w:rsidRPr="00A8774A" w:rsidRDefault="008353F6" w:rsidP="00E16518">
                        <w:pPr>
                          <w:rPr>
                            <w:sz w:val="40"/>
                            <w:szCs w:val="24"/>
                            <w:cs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E16518" w:rsidP="00D55A0B">
      <w:pPr>
        <w:rPr>
          <w:szCs w:val="22"/>
        </w:rPr>
      </w:pPr>
      <w:r>
        <w:rPr>
          <w:noProof/>
          <w:szCs w:val="22"/>
        </w:rPr>
        <w:lastRenderedPageBreak/>
        <w:drawing>
          <wp:anchor distT="0" distB="0" distL="114300" distR="114300" simplePos="0" relativeHeight="251678720" behindDoc="1" locked="0" layoutInCell="1" allowOverlap="1" wp14:anchorId="7F312D1D" wp14:editId="1C9CA5AD">
            <wp:simplePos x="0" y="0"/>
            <wp:positionH relativeFrom="column">
              <wp:posOffset>-688340</wp:posOffset>
            </wp:positionH>
            <wp:positionV relativeFrom="paragraph">
              <wp:posOffset>102235</wp:posOffset>
            </wp:positionV>
            <wp:extent cx="4305300" cy="836930"/>
            <wp:effectExtent l="0" t="0" r="0" b="1270"/>
            <wp:wrapNone/>
            <wp:docPr id="25" name="รูปภาพ 25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0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6518" w:rsidRPr="00E16518" w:rsidRDefault="00313BD6" w:rsidP="00E16518">
      <w:pPr>
        <w:spacing w:after="160" w:line="259" w:lineRule="auto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  </w:t>
      </w:r>
      <w:r>
        <w:rPr>
          <w:rFonts w:ascii="TH SarabunPSK" w:hAnsi="TH SarabunPSK" w:cs="TH SarabunPSK"/>
          <w:b/>
          <w:bCs/>
          <w:sz w:val="40"/>
          <w:szCs w:val="40"/>
          <w:cs/>
        </w:rPr>
        <w:t>มาตรฐานการเรียนรู้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และ</w:t>
      </w:r>
      <w:r w:rsidR="00E16518" w:rsidRPr="00E16518">
        <w:rPr>
          <w:rFonts w:ascii="TH SarabunPSK" w:hAnsi="TH SarabunPSK" w:cs="TH SarabunPSK"/>
          <w:b/>
          <w:bCs/>
          <w:sz w:val="40"/>
          <w:szCs w:val="40"/>
          <w:cs/>
        </w:rPr>
        <w:t>ตัวชี้วัด</w:t>
      </w:r>
    </w:p>
    <w:p w:rsidR="00AC7B1E" w:rsidRDefault="00AC7B1E" w:rsidP="00D55A0B">
      <w:pPr>
        <w:rPr>
          <w:szCs w:val="22"/>
        </w:rPr>
      </w:pPr>
    </w:p>
    <w:p w:rsidR="00AC7B1E" w:rsidRDefault="00E16518" w:rsidP="00D55A0B">
      <w:pPr>
        <w:rPr>
          <w:szCs w:val="22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450364</wp:posOffset>
                </wp:positionH>
                <wp:positionV relativeFrom="paragraph">
                  <wp:posOffset>132080</wp:posOffset>
                </wp:positionV>
                <wp:extent cx="3381375" cy="409575"/>
                <wp:effectExtent l="0" t="0" r="28575" b="28575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81375" cy="40957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85000"/>
                              </a:sysClr>
                            </a:gs>
                            <a:gs pos="50000">
                              <a:srgbClr val="FFFF66"/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16200000" scaled="1"/>
                          <a:tileRect/>
                        </a:gradFill>
                        <a:ln w="25400" cmpd="thickThin">
                          <a:solidFill>
                            <a:srgbClr val="0000FF"/>
                          </a:solidFill>
                        </a:ln>
                        <a:effectLst/>
                      </wps:spPr>
                      <wps:txbx>
                        <w:txbxContent>
                          <w:p w:rsidR="008353F6" w:rsidRPr="004043FE" w:rsidRDefault="008353F6" w:rsidP="005826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4043F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สาระที่ 5  การวิเคราะห์ข้อมูลและความน่าจะเป็น</w:t>
                            </w:r>
                          </w:p>
                          <w:p w:rsidR="008353F6" w:rsidRPr="003A6E11" w:rsidRDefault="008353F6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56" type="#_x0000_t202" style="position:absolute;margin-left:35.45pt;margin-top:10.4pt;width:266.25pt;height:32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" fillcolor="#d9d9d9" strokecolor="blue" strokeweight="2pt">
                <v:fill color2="#e1e8f5" rotate="t" angle="180" colors="0 #d9d9d9;.5 #ff6;1 #e1e8f5" focus="100%" type="gradient"/>
                <v:stroke linestyle="thickThin"/>
                <v:path arrowok="t"/>
                <v:textbox>
                  <w:txbxContent>
                    <w:p w:rsidR="008353F6" w:rsidRPr="004043FE" w:rsidRDefault="008353F6" w:rsidP="005826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4043FE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สาระที่ 5  การวิเคราะห์ข้อมูลและความน่าจะเป็น</w:t>
                      </w:r>
                    </w:p>
                    <w:p w:rsidR="008353F6" w:rsidRPr="003A6E11" w:rsidRDefault="008353F6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C7B1E" w:rsidRDefault="00AC7B1E" w:rsidP="00D55A0B">
      <w:pPr>
        <w:rPr>
          <w:szCs w:val="22"/>
        </w:rPr>
      </w:pPr>
    </w:p>
    <w:p w:rsidR="00E16518" w:rsidRPr="00E16518" w:rsidRDefault="00E16518" w:rsidP="00E1651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    </w:t>
      </w:r>
      <w:r w:rsidRPr="00E1651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มาตรฐาน</w:t>
      </w:r>
      <w:r w:rsidRPr="00E1651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E1651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 5</w:t>
      </w:r>
      <w:r w:rsidRPr="00E16518">
        <w:rPr>
          <w:rFonts w:ascii="TH SarabunPSK" w:eastAsia="Times New Roman" w:hAnsi="TH SarabunPSK" w:cs="TH SarabunPSK"/>
          <w:b/>
          <w:bCs/>
          <w:sz w:val="32"/>
          <w:szCs w:val="32"/>
        </w:rPr>
        <w:t>.</w:t>
      </w:r>
      <w:r w:rsidRPr="00E1651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2</w:t>
      </w:r>
      <w:r w:rsidRPr="00E1651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</w:t>
      </w:r>
      <w:r w:rsidRPr="00E16518">
        <w:rPr>
          <w:rFonts w:ascii="TH SarabunPSK" w:eastAsia="Times New Roman" w:hAnsi="TH SarabunPSK" w:cs="TH SarabunPSK"/>
          <w:sz w:val="32"/>
          <w:szCs w:val="32"/>
          <w:cs/>
        </w:rPr>
        <w:t>ใช้วิธีการทางสถิติและความรู้เกี่ยวกับความน่าจะเป็นในการ</w:t>
      </w:r>
    </w:p>
    <w:p w:rsidR="00E16518" w:rsidRPr="00E16518" w:rsidRDefault="00E16518" w:rsidP="00E16518">
      <w:pPr>
        <w:spacing w:after="0" w:line="240" w:lineRule="auto"/>
        <w:ind w:left="1440" w:firstLine="720"/>
        <w:rPr>
          <w:rFonts w:ascii="TH SarabunPSK" w:eastAsia="Times New Roman" w:hAnsi="TH SarabunPSK" w:cs="TH SarabunPSK"/>
          <w:sz w:val="32"/>
          <w:szCs w:val="32"/>
        </w:rPr>
      </w:pPr>
      <w:r w:rsidRPr="00E1651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  <w:r w:rsidRPr="00E16518">
        <w:rPr>
          <w:rFonts w:ascii="TH SarabunPSK" w:eastAsia="Times New Roman" w:hAnsi="TH SarabunPSK" w:cs="TH SarabunPSK"/>
          <w:sz w:val="32"/>
          <w:szCs w:val="32"/>
          <w:cs/>
        </w:rPr>
        <w:t>คาดการณ์ได</w:t>
      </w:r>
      <w:r w:rsidRPr="00E16518">
        <w:rPr>
          <w:rFonts w:ascii="TH SarabunPSK" w:eastAsia="Times New Roman" w:hAnsi="TH SarabunPSK" w:cs="TH SarabunPSK" w:hint="cs"/>
          <w:sz w:val="32"/>
          <w:szCs w:val="32"/>
          <w:cs/>
        </w:rPr>
        <w:t>้</w:t>
      </w:r>
      <w:r w:rsidRPr="00E16518">
        <w:rPr>
          <w:rFonts w:ascii="TH SarabunPSK" w:eastAsia="Times New Roman" w:hAnsi="TH SarabunPSK" w:cs="TH SarabunPSK"/>
          <w:sz w:val="32"/>
          <w:szCs w:val="32"/>
          <w:cs/>
        </w:rPr>
        <w:t>อย่างสมเหตุสมผล</w:t>
      </w:r>
    </w:p>
    <w:p w:rsidR="00E16518" w:rsidRDefault="00E16518" w:rsidP="00E1651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 xml:space="preserve">        </w:t>
      </w:r>
      <w:r w:rsidRPr="00E16518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E1651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ตัวชี้วัด </w:t>
      </w:r>
      <w:r w:rsidRPr="00E1651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16518">
        <w:rPr>
          <w:rFonts w:ascii="TH SarabunPSK" w:hAnsi="TH SarabunPSK" w:cs="TH SarabunPSK"/>
          <w:sz w:val="32"/>
          <w:szCs w:val="32"/>
        </w:rPr>
        <w:t xml:space="preserve"> </w:t>
      </w:r>
      <w:r w:rsidRPr="00E16518">
        <w:rPr>
          <w:rFonts w:ascii="TH SarabunPSK" w:hAnsi="TH SarabunPSK" w:cs="TH SarabunPSK" w:hint="cs"/>
          <w:sz w:val="32"/>
          <w:szCs w:val="32"/>
        </w:rPr>
        <w:sym w:font="Wingdings" w:char="F0D8"/>
      </w:r>
      <w:r w:rsidRPr="00E16518">
        <w:rPr>
          <w:rFonts w:ascii="TH SarabunPSK" w:hAnsi="TH SarabunPSK" w:cs="TH SarabunPSK"/>
          <w:sz w:val="32"/>
          <w:szCs w:val="32"/>
        </w:rPr>
        <w:t xml:space="preserve">   </w:t>
      </w:r>
      <w:r>
        <w:rPr>
          <w:rFonts w:ascii="TH SarabunPSK" w:hAnsi="TH SarabunPSK" w:cs="TH SarabunPSK"/>
          <w:sz w:val="32"/>
          <w:szCs w:val="32"/>
        </w:rPr>
        <w:t xml:space="preserve">   </w:t>
      </w:r>
      <w:r w:rsidRPr="00E1651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16518">
        <w:rPr>
          <w:rFonts w:ascii="TH SarabunPSK" w:hAnsi="TH SarabunPSK" w:cs="TH SarabunPSK"/>
          <w:sz w:val="32"/>
          <w:szCs w:val="32"/>
          <w:cs/>
        </w:rPr>
        <w:t>ม.3/1</w:t>
      </w:r>
      <w:r w:rsidRPr="00E1651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16518">
        <w:rPr>
          <w:rFonts w:ascii="TH SarabunPSK" w:hAnsi="TH SarabunPSK" w:cs="TH SarabunPSK"/>
          <w:sz w:val="32"/>
          <w:szCs w:val="32"/>
          <w:cs/>
        </w:rPr>
        <w:t>หาความน่าจะเป็นของเหตุการณ์จากการทดลองสุ่มที่ผลแต่ละตัวมีโอกาส</w:t>
      </w:r>
    </w:p>
    <w:p w:rsidR="00E16518" w:rsidRDefault="00E16518" w:rsidP="00E1651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</w:t>
      </w:r>
      <w:r w:rsidRPr="00E16518">
        <w:rPr>
          <w:rFonts w:ascii="TH SarabunPSK" w:hAnsi="TH SarabunPSK" w:cs="TH SarabunPSK"/>
          <w:sz w:val="32"/>
          <w:szCs w:val="32"/>
          <w:cs/>
        </w:rPr>
        <w:t>เกิดขึ้นเท่าๆ กัน และใช้ความรู้เกี่ยวกับความน่า</w:t>
      </w:r>
      <w:r w:rsidRPr="00E16518">
        <w:rPr>
          <w:rFonts w:ascii="TH SarabunPSK" w:eastAsia="Times New Roman" w:hAnsi="TH SarabunPSK" w:cs="TH SarabunPSK"/>
          <w:sz w:val="32"/>
          <w:szCs w:val="32"/>
          <w:cs/>
        </w:rPr>
        <w:t>จะ</w:t>
      </w:r>
      <w:r w:rsidRPr="00E16518">
        <w:rPr>
          <w:rFonts w:ascii="TH SarabunPSK" w:hAnsi="TH SarabunPSK" w:cs="TH SarabunPSK"/>
          <w:sz w:val="32"/>
          <w:szCs w:val="32"/>
          <w:cs/>
        </w:rPr>
        <w:t>เป็นในการคาดการณ์ได้อย่าง</w:t>
      </w:r>
    </w:p>
    <w:p w:rsidR="00E16518" w:rsidRDefault="00E16518" w:rsidP="00E1651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</w:t>
      </w:r>
      <w:r w:rsidRPr="00E16518">
        <w:rPr>
          <w:rFonts w:ascii="TH SarabunPSK" w:hAnsi="TH SarabunPSK" w:cs="TH SarabunPSK"/>
          <w:sz w:val="32"/>
          <w:szCs w:val="32"/>
          <w:cs/>
        </w:rPr>
        <w:t xml:space="preserve">สมเหตุสมผล </w:t>
      </w:r>
    </w:p>
    <w:p w:rsidR="00E16518" w:rsidRPr="00E16518" w:rsidRDefault="00E16518" w:rsidP="00E1651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99EDF8E" wp14:editId="2EF2F0E0">
                <wp:simplePos x="0" y="0"/>
                <wp:positionH relativeFrom="column">
                  <wp:posOffset>349250</wp:posOffset>
                </wp:positionH>
                <wp:positionV relativeFrom="paragraph">
                  <wp:posOffset>154305</wp:posOffset>
                </wp:positionV>
                <wp:extent cx="3295650" cy="400050"/>
                <wp:effectExtent l="0" t="0" r="19050" b="19050"/>
                <wp:wrapNone/>
                <wp:docPr id="97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295650" cy="40005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85000"/>
                              </a:sysClr>
                            </a:gs>
                            <a:gs pos="50000">
                              <a:srgbClr val="FF99CC"/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16200000" scaled="1"/>
                          <a:tileRect/>
                        </a:gradFill>
                        <a:ln w="25400" cmpd="thickThin">
                          <a:solidFill>
                            <a:srgbClr val="0000FF"/>
                          </a:solidFill>
                        </a:ln>
                        <a:effectLst/>
                      </wps:spPr>
                      <wps:txbx>
                        <w:txbxContent>
                          <w:p w:rsidR="008353F6" w:rsidRPr="004043FE" w:rsidRDefault="008353F6" w:rsidP="005826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4043F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สาระที่ </w:t>
                            </w:r>
                            <w:r w:rsidRPr="004043F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6</w:t>
                            </w:r>
                            <w:r w:rsidRPr="004043F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ทักษะและกระบวนการทางคณิตศาสตร์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7" o:spid="_x0000_s1057" type="#_x0000_t202" style="position:absolute;margin-left:27.5pt;margin-top:12.15pt;width:259.5pt;height:31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" fillcolor="#d9d9d9" strokecolor="blue" strokeweight="2pt">
                <v:fill color2="#e1e8f5" rotate="t" angle="180" colors="0 #d9d9d9;.5 #f9c;1 #e1e8f5" focus="100%" type="gradient"/>
                <v:stroke linestyle="thickThin"/>
                <v:path arrowok="t"/>
                <v:textbox>
                  <w:txbxContent>
                    <w:p w:rsidR="008353F6" w:rsidRPr="004043FE" w:rsidRDefault="008353F6" w:rsidP="005826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4043FE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สาระที่ </w:t>
                      </w:r>
                      <w:r w:rsidRPr="004043FE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6</w:t>
                      </w:r>
                      <w:r w:rsidRPr="004043FE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ทักษะและกระบวนการทางคณิตศาสตร์</w:t>
                      </w:r>
                    </w:p>
                  </w:txbxContent>
                </v:textbox>
              </v:shape>
            </w:pict>
          </mc:Fallback>
        </mc:AlternateContent>
      </w: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E16518" w:rsidRPr="00E16518" w:rsidRDefault="00E16518" w:rsidP="00E1651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szCs w:val="22"/>
        </w:rPr>
        <w:t xml:space="preserve">          </w:t>
      </w:r>
      <w:r w:rsidRPr="00E1651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มาตรฐาน</w:t>
      </w:r>
      <w:r w:rsidRPr="00E1651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E1651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ค </w:t>
      </w:r>
      <w:r w:rsidRPr="00E1651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6.1 </w:t>
      </w:r>
      <w:r w:rsidRPr="00E1651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E16518">
        <w:rPr>
          <w:rFonts w:ascii="TH SarabunPSK" w:eastAsia="Times New Roman" w:hAnsi="TH SarabunPSK" w:cs="TH SarabunPSK"/>
          <w:sz w:val="32"/>
          <w:szCs w:val="32"/>
          <w:cs/>
        </w:rPr>
        <w:t xml:space="preserve">มีความสามารถในการแก้ปัญหา การให้เหตุผล การสื่อสาร </w:t>
      </w:r>
    </w:p>
    <w:p w:rsidR="00E16518" w:rsidRPr="00E16518" w:rsidRDefault="00E16518" w:rsidP="00E1651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                     </w:t>
      </w:r>
      <w:r w:rsidRPr="00E16518">
        <w:rPr>
          <w:rFonts w:ascii="TH SarabunPSK" w:eastAsia="Times New Roman" w:hAnsi="TH SarabunPSK" w:cs="TH SarabunPSK"/>
          <w:sz w:val="32"/>
          <w:szCs w:val="32"/>
          <w:cs/>
        </w:rPr>
        <w:t>การสื่อความหมายทางคณิตศาสตร์</w:t>
      </w:r>
      <w:r w:rsidRPr="00E16518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E16518">
        <w:rPr>
          <w:rFonts w:ascii="TH SarabunPSK" w:eastAsia="Times New Roman" w:hAnsi="TH SarabunPSK" w:cs="TH SarabunPSK"/>
          <w:sz w:val="32"/>
          <w:szCs w:val="32"/>
          <w:cs/>
        </w:rPr>
        <w:t>และการนำเสนอ การเชื่อมโยง</w:t>
      </w:r>
      <w:r w:rsidRPr="00E1651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</w:t>
      </w:r>
    </w:p>
    <w:p w:rsidR="00E16518" w:rsidRPr="00E16518" w:rsidRDefault="00E16518" w:rsidP="00E1651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                     </w:t>
      </w:r>
      <w:r w:rsidRPr="00E16518">
        <w:rPr>
          <w:rFonts w:ascii="TH SarabunPSK" w:eastAsia="Times New Roman" w:hAnsi="TH SarabunPSK" w:cs="TH SarabunPSK"/>
          <w:sz w:val="32"/>
          <w:szCs w:val="32"/>
          <w:cs/>
        </w:rPr>
        <w:t xml:space="preserve">ความรู้ต่างๆ ทางคณิตศาสตร์และเชื่อมโยงคณิตศาสตร์กับศาสตร์อื่นๆ   </w:t>
      </w:r>
    </w:p>
    <w:p w:rsidR="00E16518" w:rsidRPr="00E16518" w:rsidRDefault="00E16518" w:rsidP="00E16518">
      <w:pPr>
        <w:tabs>
          <w:tab w:val="left" w:pos="2340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                     </w:t>
      </w:r>
      <w:r w:rsidRPr="00E16518">
        <w:rPr>
          <w:rFonts w:ascii="TH SarabunPSK" w:eastAsia="Times New Roman" w:hAnsi="TH SarabunPSK" w:cs="TH SarabunPSK"/>
          <w:sz w:val="32"/>
          <w:szCs w:val="32"/>
          <w:cs/>
        </w:rPr>
        <w:t>และมีความคิดริเริ่มสร้างสรรค์</w:t>
      </w:r>
    </w:p>
    <w:p w:rsidR="00E16518" w:rsidRPr="00801F12" w:rsidRDefault="00801F12" w:rsidP="00D55A0B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sz w:val="32"/>
          <w:szCs w:val="32"/>
        </w:rPr>
        <w:t xml:space="preserve">        </w:t>
      </w:r>
      <w:r w:rsidRPr="00E1651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ตัวชี้วัด </w:t>
      </w:r>
      <w:r w:rsidRPr="00E1651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16518">
        <w:rPr>
          <w:rFonts w:ascii="TH SarabunPSK" w:hAnsi="TH SarabunPSK" w:cs="TH SarabunPSK"/>
          <w:sz w:val="32"/>
          <w:szCs w:val="32"/>
        </w:rPr>
        <w:t xml:space="preserve"> </w:t>
      </w:r>
      <w:r w:rsidRPr="00801F12">
        <w:rPr>
          <w:rFonts w:ascii="TH SarabunPSK" w:hAnsi="TH SarabunPSK" w:cs="TH SarabunPSK"/>
          <w:sz w:val="32"/>
          <w:szCs w:val="32"/>
        </w:rPr>
        <w:sym w:font="Wingdings" w:char="F0D8"/>
      </w:r>
      <w:r w:rsidRPr="00801F12">
        <w:rPr>
          <w:rFonts w:ascii="TH SarabunPSK" w:hAnsi="TH SarabunPSK" w:cs="TH SarabunPSK"/>
          <w:sz w:val="32"/>
          <w:szCs w:val="32"/>
        </w:rPr>
        <w:t xml:space="preserve">      </w:t>
      </w:r>
      <w:r w:rsidRPr="00801F12">
        <w:rPr>
          <w:rFonts w:ascii="TH SarabunPSK" w:hAnsi="TH SarabunPSK" w:cs="TH SarabunPSK"/>
          <w:sz w:val="32"/>
          <w:szCs w:val="32"/>
          <w:cs/>
        </w:rPr>
        <w:t xml:space="preserve"> ม</w:t>
      </w:r>
      <w:r w:rsidRPr="00801F12">
        <w:rPr>
          <w:rFonts w:ascii="TH SarabunPSK" w:hAnsi="TH SarabunPSK" w:cs="TH SarabunPSK"/>
          <w:sz w:val="32"/>
          <w:szCs w:val="32"/>
        </w:rPr>
        <w:t>.3</w:t>
      </w:r>
      <w:r w:rsidRPr="00801F12">
        <w:rPr>
          <w:rFonts w:ascii="TH SarabunPSK" w:hAnsi="TH SarabunPSK" w:cs="TH SarabunPSK"/>
          <w:sz w:val="32"/>
          <w:szCs w:val="32"/>
          <w:cs/>
        </w:rPr>
        <w:t>/</w:t>
      </w:r>
      <w:r w:rsidRPr="00801F12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ให้เหตุผลประกอบการตัดสินใจ และสรุปผลได้อย่างเหมาะสม</w:t>
      </w:r>
    </w:p>
    <w:p w:rsidR="00AC7B1E" w:rsidRDefault="00AC7B1E" w:rsidP="00D55A0B">
      <w:pPr>
        <w:rPr>
          <w:szCs w:val="22"/>
        </w:rPr>
      </w:pPr>
    </w:p>
    <w:p w:rsidR="00AC7B1E" w:rsidRDefault="00E16518" w:rsidP="00D55A0B">
      <w:pPr>
        <w:rPr>
          <w:szCs w:val="22"/>
        </w:rPr>
      </w:pPr>
      <w:r>
        <w:rPr>
          <w:noProof/>
          <w:szCs w:val="22"/>
        </w:rPr>
        <w:drawing>
          <wp:anchor distT="0" distB="0" distL="114300" distR="114300" simplePos="0" relativeHeight="251681792" behindDoc="1" locked="0" layoutInCell="1" allowOverlap="1" wp14:anchorId="74516A85" wp14:editId="7270637A">
            <wp:simplePos x="0" y="0"/>
            <wp:positionH relativeFrom="column">
              <wp:posOffset>2159635</wp:posOffset>
            </wp:positionH>
            <wp:positionV relativeFrom="paragraph">
              <wp:posOffset>66675</wp:posOffset>
            </wp:positionV>
            <wp:extent cx="1409700" cy="1046480"/>
            <wp:effectExtent l="0" t="0" r="0" b="1270"/>
            <wp:wrapThrough wrapText="bothSides">
              <wp:wrapPolygon edited="0">
                <wp:start x="0" y="0"/>
                <wp:lineTo x="0" y="21233"/>
                <wp:lineTo x="21308" y="21233"/>
                <wp:lineTo x="21308" y="0"/>
                <wp:lineTo x="0" y="0"/>
              </wp:wrapPolygon>
            </wp:wrapThrough>
            <wp:docPr id="27" name="รูปภาพ 27" descr="คำอธิบาย: http://fbi.dek-d.com/27/0404/7009/117424119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คำอธิบาย: http://fbi.dek-d.com/27/0404/7009/117424119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04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E16518" w:rsidRDefault="00574B42" w:rsidP="00E16518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noProof/>
          <w:szCs w:val="22"/>
        </w:rPr>
        <w:drawing>
          <wp:anchor distT="0" distB="0" distL="114300" distR="114300" simplePos="0" relativeHeight="251684864" behindDoc="1" locked="0" layoutInCell="1" allowOverlap="1" wp14:anchorId="384250B3" wp14:editId="631EC1E2">
            <wp:simplePos x="0" y="0"/>
            <wp:positionH relativeFrom="column">
              <wp:posOffset>-1236213</wp:posOffset>
            </wp:positionH>
            <wp:positionV relativeFrom="paragraph">
              <wp:posOffset>242235</wp:posOffset>
            </wp:positionV>
            <wp:extent cx="5589917" cy="836762"/>
            <wp:effectExtent l="0" t="0" r="0" b="1905"/>
            <wp:wrapNone/>
            <wp:docPr id="28" name="รูปภาพ 28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0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040" cy="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6518" w:rsidRPr="00E16518" w:rsidRDefault="00E16518" w:rsidP="00E16518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 </w:t>
      </w:r>
      <w:r w:rsidR="00574B42">
        <w:rPr>
          <w:rFonts w:ascii="TH SarabunPSK" w:hAnsi="TH SarabunPSK" w:cs="TH SarabunPSK" w:hint="cs"/>
          <w:b/>
          <w:bCs/>
          <w:sz w:val="40"/>
          <w:szCs w:val="40"/>
          <w:cs/>
        </w:rPr>
        <w:t>สาระสำคัญ/สาระการเรียนรู้/</w:t>
      </w:r>
      <w:r w:rsidRPr="00E16518">
        <w:rPr>
          <w:rFonts w:ascii="TH SarabunPSK" w:hAnsi="TH SarabunPSK" w:cs="TH SarabunPSK"/>
          <w:b/>
          <w:bCs/>
          <w:sz w:val="40"/>
          <w:szCs w:val="40"/>
          <w:cs/>
        </w:rPr>
        <w:t>จุดประสงค์การเรียนรู้</w:t>
      </w:r>
    </w:p>
    <w:p w:rsidR="00AC7B1E" w:rsidRDefault="00574B42" w:rsidP="00D55A0B">
      <w:pPr>
        <w:rPr>
          <w:szCs w:val="22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8E1E0A1" wp14:editId="3C736485">
                <wp:simplePos x="0" y="0"/>
                <wp:positionH relativeFrom="column">
                  <wp:posOffset>452755</wp:posOffset>
                </wp:positionH>
                <wp:positionV relativeFrom="paragraph">
                  <wp:posOffset>183515</wp:posOffset>
                </wp:positionV>
                <wp:extent cx="1666875" cy="457200"/>
                <wp:effectExtent l="57150" t="38100" r="85725" b="95250"/>
                <wp:wrapNone/>
                <wp:docPr id="125" name="Text Box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66875" cy="45720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79646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79646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79646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25400" cap="flat" cmpd="thickThin" algn="ctr">
                          <a:solidFill>
                            <a:srgbClr val="0000FF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8353F6" w:rsidRDefault="008353F6" w:rsidP="005826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6"/>
                                <w:szCs w:val="6"/>
                              </w:rPr>
                            </w:pPr>
                          </w:p>
                          <w:p w:rsidR="008353F6" w:rsidRPr="00E16518" w:rsidRDefault="008353F6" w:rsidP="00E1651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6"/>
                                <w:szCs w:val="36"/>
                                <w:vertAlign w:val="subscript"/>
                              </w:rPr>
                            </w:pPr>
                            <w:r>
                              <w:rPr>
                                <w:rFonts w:ascii="TH SarabunPSK" w:eastAsia="Times New Roman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สาระสำคัญ</w:t>
                            </w:r>
                          </w:p>
                          <w:p w:rsidR="008353F6" w:rsidRPr="00902582" w:rsidRDefault="008353F6" w:rsidP="00E16518">
                            <w:pPr>
                              <w:spacing w:after="0" w:line="240" w:lineRule="auto"/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  <w:p w:rsidR="008353F6" w:rsidRDefault="008353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5" o:spid="_x0000_s1058" type="#_x0000_t202" style="position:absolute;margin-left:35.65pt;margin-top:14.45pt;width:131.25pt;height:3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" fillcolor="#ffbe86" strokecolor="blue" strokeweight="2pt">
                <v:fill color2="#ffebdb" rotate="t" angle="180" colors="0 #ffbe86;22938f #ffd0aa;1 #ffebdb" focus="100%" type="gradient"/>
                <v:stroke linestyle="thickThin"/>
                <v:shadow on="t" color="black" opacity="24903f" origin=",.5" offset="0,.55556mm"/>
                <v:path arrowok="t"/>
                <v:textbox>
                  <w:txbxContent>
                    <w:p w:rsidR="008353F6" w:rsidRDefault="008353F6" w:rsidP="005826D9">
                      <w:pPr>
                        <w:spacing w:after="0" w:line="240" w:lineRule="auto"/>
                        <w:jc w:val="center"/>
                        <w:rPr>
                          <w:rFonts w:ascii="TH SarabunPSK" w:eastAsia="Times New Roman" w:hAnsi="TH SarabunPSK" w:cs="TH SarabunPSK"/>
                          <w:b/>
                          <w:bCs/>
                          <w:sz w:val="6"/>
                          <w:szCs w:val="6"/>
                        </w:rPr>
                      </w:pPr>
                    </w:p>
                    <w:p w:rsidR="008353F6" w:rsidRPr="00E16518" w:rsidRDefault="008353F6" w:rsidP="00E16518">
                      <w:pPr>
                        <w:spacing w:after="0" w:line="240" w:lineRule="auto"/>
                        <w:jc w:val="center"/>
                        <w:rPr>
                          <w:rFonts w:ascii="TH SarabunPSK" w:eastAsia="Times New Roman" w:hAnsi="TH SarabunPSK" w:cs="TH SarabunPSK"/>
                          <w:b/>
                          <w:bCs/>
                          <w:sz w:val="36"/>
                          <w:szCs w:val="36"/>
                          <w:vertAlign w:val="subscript"/>
                        </w:rPr>
                      </w:pPr>
                      <w:r>
                        <w:rPr>
                          <w:rFonts w:ascii="TH SarabunPSK" w:eastAsia="Times New Roman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สาระสำคัญ</w:t>
                      </w:r>
                    </w:p>
                    <w:p w:rsidR="008353F6" w:rsidRPr="00902582" w:rsidRDefault="008353F6" w:rsidP="00E16518">
                      <w:pPr>
                        <w:spacing w:after="0" w:line="240" w:lineRule="auto"/>
                        <w:rPr>
                          <w:rFonts w:ascii="TH SarabunPSK" w:eastAsia="Times New Roman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</w:p>
                    <w:p w:rsidR="008353F6" w:rsidRDefault="008353F6"/>
                  </w:txbxContent>
                </v:textbox>
              </v:shape>
            </w:pict>
          </mc:Fallback>
        </mc:AlternateContent>
      </w:r>
    </w:p>
    <w:p w:rsidR="00574B42" w:rsidRDefault="00574B42" w:rsidP="00D55A0B">
      <w:pPr>
        <w:rPr>
          <w:szCs w:val="22"/>
        </w:rPr>
      </w:pPr>
    </w:p>
    <w:p w:rsidR="00574B42" w:rsidRPr="00313BD6" w:rsidRDefault="00574B42" w:rsidP="00574B42">
      <w:pPr>
        <w:spacing w:after="0" w:line="240" w:lineRule="auto"/>
        <w:ind w:firstLine="720"/>
        <w:rPr>
          <w:rFonts w:ascii="TH SarabunPSK" w:hAnsi="TH SarabunPSK" w:cs="TH SarabunPSK"/>
          <w:sz w:val="18"/>
          <w:szCs w:val="18"/>
        </w:rPr>
      </w:pPr>
    </w:p>
    <w:p w:rsidR="00574B42" w:rsidRPr="00574B42" w:rsidRDefault="00574B42" w:rsidP="00574B42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574B42">
        <w:rPr>
          <w:rFonts w:ascii="TH SarabunPSK" w:hAnsi="TH SarabunPSK" w:cs="TH SarabunPSK"/>
          <w:sz w:val="32"/>
          <w:szCs w:val="32"/>
          <w:cs/>
        </w:rPr>
        <w:t xml:space="preserve">ความน่าจะเป็น </w:t>
      </w:r>
      <w:r w:rsidRPr="00574B4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74B42">
        <w:rPr>
          <w:rFonts w:ascii="TH SarabunPSK" w:hAnsi="TH SarabunPSK" w:cs="TH SarabunPSK"/>
          <w:sz w:val="32"/>
          <w:szCs w:val="32"/>
          <w:cs/>
        </w:rPr>
        <w:t xml:space="preserve">คือ </w:t>
      </w:r>
      <w:r w:rsidRPr="00574B4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74B42">
        <w:rPr>
          <w:rFonts w:ascii="TH SarabunPSK" w:hAnsi="TH SarabunPSK" w:cs="TH SarabunPSK"/>
          <w:sz w:val="32"/>
          <w:szCs w:val="32"/>
          <w:cs/>
        </w:rPr>
        <w:t>จำนวนที่แสดงให้ทราบว่า เหตุการณ์ใดเหตุการณ์หนึ่งมีโอกาส</w:t>
      </w:r>
    </w:p>
    <w:p w:rsidR="00574B42" w:rsidRPr="00574B42" w:rsidRDefault="00574B42" w:rsidP="00574B4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574B42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574B42">
        <w:rPr>
          <w:rFonts w:ascii="TH SarabunPSK" w:hAnsi="TH SarabunPSK" w:cs="TH SarabunPSK"/>
          <w:sz w:val="32"/>
          <w:szCs w:val="32"/>
          <w:cs/>
        </w:rPr>
        <w:t>เกิดขึ้นมากหรือน้อยเพียงใด</w:t>
      </w:r>
    </w:p>
    <w:p w:rsidR="00574B42" w:rsidRDefault="00574B42" w:rsidP="00D55A0B">
      <w:pPr>
        <w:rPr>
          <w:szCs w:val="22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294A4D7" wp14:editId="3B848C78">
                <wp:simplePos x="0" y="0"/>
                <wp:positionH relativeFrom="column">
                  <wp:posOffset>455930</wp:posOffset>
                </wp:positionH>
                <wp:positionV relativeFrom="paragraph">
                  <wp:posOffset>44450</wp:posOffset>
                </wp:positionV>
                <wp:extent cx="1666875" cy="476250"/>
                <wp:effectExtent l="57150" t="38100" r="85725" b="95250"/>
                <wp:wrapNone/>
                <wp:docPr id="48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66875" cy="47625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8064A2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8064A2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8064A2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25400" cap="flat" cmpd="thickThin" algn="ctr">
                          <a:solidFill>
                            <a:srgbClr val="FF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8353F6" w:rsidRDefault="008353F6" w:rsidP="00AD06F5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8"/>
                                <w:szCs w:val="8"/>
                              </w:rPr>
                            </w:pPr>
                          </w:p>
                          <w:p w:rsidR="008353F6" w:rsidRPr="004043FE" w:rsidRDefault="008353F6" w:rsidP="00AD06F5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สาระการเรียนรู้</w:t>
                            </w:r>
                          </w:p>
                          <w:p w:rsidR="008353F6" w:rsidRDefault="008353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8" o:spid="_x0000_s1059" type="#_x0000_t202" style="position:absolute;margin-left:35.9pt;margin-top:3.5pt;width:131.25pt;height:37.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" fillcolor="#c9b5e8" strokecolor="red" strokeweight="2pt">
                <v:fill color2="#f0eaf9" rotate="t" angle="180" colors="0 #c9b5e8;22938f #d9cbee;1 #f0eaf9" focus="100%" type="gradient"/>
                <v:stroke linestyle="thickThin"/>
                <v:shadow on="t" color="black" opacity="24903f" origin=",.5" offset="0,.55556mm"/>
                <v:path arrowok="t"/>
                <v:textbox>
                  <w:txbxContent>
                    <w:p w:rsidR="008353F6" w:rsidRDefault="008353F6" w:rsidP="00AD06F5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8"/>
                          <w:szCs w:val="8"/>
                        </w:rPr>
                      </w:pPr>
                    </w:p>
                    <w:p w:rsidR="008353F6" w:rsidRPr="004043FE" w:rsidRDefault="008353F6" w:rsidP="00AD06F5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สาระการเรียนรู้</w:t>
                      </w:r>
                    </w:p>
                    <w:p w:rsidR="008353F6" w:rsidRDefault="008353F6"/>
                  </w:txbxContent>
                </v:textbox>
              </v:shape>
            </w:pict>
          </mc:Fallback>
        </mc:AlternateContent>
      </w:r>
    </w:p>
    <w:p w:rsidR="00574B42" w:rsidRDefault="00574B42" w:rsidP="00D55A0B">
      <w:pPr>
        <w:rPr>
          <w:szCs w:val="22"/>
        </w:rPr>
      </w:pPr>
    </w:p>
    <w:p w:rsidR="00574B42" w:rsidRPr="00574B42" w:rsidRDefault="00574B42" w:rsidP="00574B42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574B42">
        <w:rPr>
          <w:rFonts w:ascii="TH SarabunPSK" w:eastAsia="Times New Roman" w:hAnsi="TH SarabunPSK" w:cs="TH SarabunPSK"/>
          <w:sz w:val="32"/>
          <w:szCs w:val="32"/>
        </w:rPr>
        <w:sym w:font="Wingdings" w:char="F0D8"/>
      </w:r>
      <w:r w:rsidRPr="00574B42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574B42">
        <w:rPr>
          <w:rFonts w:ascii="TH SarabunPSK" w:eastAsia="Times New Roman" w:hAnsi="TH SarabunPSK" w:cs="TH SarabunPSK" w:hint="cs"/>
          <w:sz w:val="32"/>
          <w:szCs w:val="32"/>
          <w:cs/>
        </w:rPr>
        <w:t>ความหมายของความน่าจะเป็น</w:t>
      </w:r>
    </w:p>
    <w:p w:rsidR="00AC7B1E" w:rsidRDefault="00574B42" w:rsidP="00D55A0B">
      <w:pPr>
        <w:rPr>
          <w:szCs w:val="22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455461</wp:posOffset>
                </wp:positionH>
                <wp:positionV relativeFrom="paragraph">
                  <wp:posOffset>124173</wp:posOffset>
                </wp:positionV>
                <wp:extent cx="1666875" cy="457200"/>
                <wp:effectExtent l="57150" t="38100" r="85725" b="95250"/>
                <wp:wrapNone/>
                <wp:docPr id="51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66875" cy="45720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79646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79646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79646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25400" cap="flat" cmpd="thickThin" algn="ctr">
                          <a:solidFill>
                            <a:srgbClr val="0000FF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8353F6" w:rsidRDefault="008353F6" w:rsidP="00AD06F5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6"/>
                                <w:szCs w:val="6"/>
                              </w:rPr>
                            </w:pPr>
                          </w:p>
                          <w:p w:rsidR="008353F6" w:rsidRPr="00902582" w:rsidRDefault="008353F6" w:rsidP="00AD06F5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902582">
                              <w:rPr>
                                <w:rFonts w:ascii="TH SarabunPSK" w:eastAsia="Times New Roman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จุดประสงค์การเรียนรู้</w:t>
                            </w:r>
                          </w:p>
                          <w:p w:rsidR="008353F6" w:rsidRDefault="008353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1" o:spid="_x0000_s1060" type="#_x0000_t202" style="position:absolute;margin-left:35.85pt;margin-top:9.8pt;width:131.25pt;height:36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" fillcolor="#ffbe86" strokecolor="blue" strokeweight="2pt">
                <v:fill color2="#ffebdb" rotate="t" angle="180" colors="0 #ffbe86;22938f #ffd0aa;1 #ffebdb" focus="100%" type="gradient"/>
                <v:stroke linestyle="thickThin"/>
                <v:shadow on="t" color="black" opacity="24903f" origin=",.5" offset="0,.55556mm"/>
                <v:path arrowok="t"/>
                <v:textbox>
                  <w:txbxContent>
                    <w:p w:rsidR="008353F6" w:rsidRDefault="008353F6" w:rsidP="00AD06F5">
                      <w:pPr>
                        <w:spacing w:after="0" w:line="240" w:lineRule="auto"/>
                        <w:jc w:val="center"/>
                        <w:rPr>
                          <w:rFonts w:ascii="TH SarabunPSK" w:eastAsia="Times New Roman" w:hAnsi="TH SarabunPSK" w:cs="TH SarabunPSK"/>
                          <w:b/>
                          <w:bCs/>
                          <w:sz w:val="6"/>
                          <w:szCs w:val="6"/>
                        </w:rPr>
                      </w:pPr>
                    </w:p>
                    <w:p w:rsidR="008353F6" w:rsidRPr="00902582" w:rsidRDefault="008353F6" w:rsidP="00AD06F5">
                      <w:pPr>
                        <w:spacing w:after="0" w:line="240" w:lineRule="auto"/>
                        <w:jc w:val="center"/>
                        <w:rPr>
                          <w:rFonts w:ascii="TH SarabunPSK" w:eastAsia="Times New Roman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902582">
                        <w:rPr>
                          <w:rFonts w:ascii="TH SarabunPSK" w:eastAsia="Times New Roman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จุดประสงค์การเรียนรู้</w:t>
                      </w:r>
                    </w:p>
                    <w:p w:rsidR="008353F6" w:rsidRDefault="008353F6"/>
                  </w:txbxContent>
                </v:textbox>
              </v:shape>
            </w:pict>
          </mc:Fallback>
        </mc:AlternateContent>
      </w:r>
    </w:p>
    <w:p w:rsidR="00AC7B1E" w:rsidRDefault="00AC7B1E" w:rsidP="00D55A0B">
      <w:pPr>
        <w:rPr>
          <w:szCs w:val="22"/>
        </w:rPr>
      </w:pPr>
    </w:p>
    <w:p w:rsidR="00574B42" w:rsidRPr="00313BD6" w:rsidRDefault="00574B42" w:rsidP="00574B42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574B42" w:rsidRPr="00574B42" w:rsidRDefault="00574B42" w:rsidP="00574B42">
      <w:pPr>
        <w:spacing w:after="0" w:line="240" w:lineRule="auto"/>
        <w:ind w:firstLine="720"/>
        <w:rPr>
          <w:rFonts w:ascii="TH SarabunPSK" w:eastAsia="Times New Roman" w:hAnsi="TH SarabunPSK" w:cs="TH SarabunPSK"/>
          <w:b/>
          <w:bCs/>
          <w:sz w:val="10"/>
          <w:szCs w:val="10"/>
          <w:vertAlign w:val="subscript"/>
        </w:rPr>
      </w:pPr>
      <w:r w:rsidRPr="00574B42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ด้านความรู้ (</w:t>
      </w:r>
      <w:r w:rsidRPr="00574B42">
        <w:rPr>
          <w:rFonts w:ascii="TH SarabunPSK" w:eastAsia="Times New Roman" w:hAnsi="TH SarabunPSK" w:cs="TH SarabunPSK"/>
          <w:b/>
          <w:bCs/>
          <w:sz w:val="32"/>
          <w:szCs w:val="32"/>
        </w:rPr>
        <w:t>K)</w:t>
      </w:r>
    </w:p>
    <w:p w:rsidR="00574B42" w:rsidRPr="00574B42" w:rsidRDefault="00574B42" w:rsidP="00574B42">
      <w:pPr>
        <w:tabs>
          <w:tab w:val="left" w:pos="851"/>
          <w:tab w:val="left" w:pos="1134"/>
          <w:tab w:val="left" w:pos="1418"/>
          <w:tab w:val="left" w:pos="1701"/>
          <w:tab w:val="left" w:pos="1985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  <w:tab w:val="left" w:pos="4253"/>
          <w:tab w:val="left" w:pos="4536"/>
          <w:tab w:val="left" w:pos="4820"/>
        </w:tabs>
        <w:spacing w:after="0" w:line="240" w:lineRule="auto"/>
        <w:jc w:val="thaiDistribute"/>
        <w:outlineLvl w:val="0"/>
        <w:rPr>
          <w:rFonts w:ascii="TH SarabunPSK" w:hAnsi="TH SarabunPSK" w:cs="TH SarabunPSK"/>
          <w:sz w:val="32"/>
          <w:szCs w:val="32"/>
        </w:rPr>
      </w:pPr>
      <w:r w:rsidRPr="00574B42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Pr="00574B42">
        <w:rPr>
          <w:rFonts w:ascii="TH SarabunPSK" w:eastAsia="Times New Roman" w:hAnsi="TH SarabunPSK" w:cs="TH SarabunPSK"/>
          <w:sz w:val="32"/>
          <w:szCs w:val="32"/>
        </w:rPr>
        <w:t xml:space="preserve">1. </w:t>
      </w:r>
      <w:r w:rsidRPr="00574B42">
        <w:rPr>
          <w:rFonts w:ascii="TH SarabunPSK" w:hAnsi="TH SarabunPSK" w:cs="TH SarabunPSK"/>
          <w:sz w:val="32"/>
          <w:szCs w:val="32"/>
          <w:cs/>
        </w:rPr>
        <w:t>นักเรียนสามารถบอกความหมายของความน่าจะเป็นได้</w:t>
      </w:r>
    </w:p>
    <w:p w:rsidR="00574B42" w:rsidRPr="00574B42" w:rsidRDefault="00574B42" w:rsidP="00574B42">
      <w:pPr>
        <w:tabs>
          <w:tab w:val="left" w:pos="851"/>
          <w:tab w:val="left" w:pos="1134"/>
          <w:tab w:val="left" w:pos="1418"/>
          <w:tab w:val="left" w:pos="1701"/>
          <w:tab w:val="left" w:pos="1985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  <w:tab w:val="left" w:pos="4253"/>
          <w:tab w:val="left" w:pos="4536"/>
          <w:tab w:val="left" w:pos="4820"/>
        </w:tabs>
        <w:spacing w:after="0" w:line="240" w:lineRule="auto"/>
        <w:jc w:val="thaiDistribute"/>
        <w:outlineLvl w:val="0"/>
        <w:rPr>
          <w:rFonts w:ascii="TH SarabunPSK" w:hAnsi="TH SarabunPSK" w:cs="TH SarabunPSK"/>
          <w:sz w:val="20"/>
          <w:szCs w:val="20"/>
        </w:rPr>
      </w:pPr>
      <w:r w:rsidRPr="00574B42">
        <w:rPr>
          <w:rFonts w:ascii="TH SarabunPSK" w:hAnsi="TH SarabunPSK" w:cs="TH SarabunPSK" w:hint="cs"/>
          <w:sz w:val="32"/>
          <w:szCs w:val="32"/>
          <w:cs/>
        </w:rPr>
        <w:tab/>
      </w:r>
      <w:r w:rsidRPr="00574B42">
        <w:rPr>
          <w:rFonts w:ascii="TH SarabunPSK" w:hAnsi="TH SarabunPSK" w:cs="TH SarabunPSK"/>
          <w:sz w:val="32"/>
          <w:szCs w:val="32"/>
          <w:cs/>
        </w:rPr>
        <w:t>2. นักเรียนสามารถบอกได้ว่าเหตุการณ์ที่กำหนดให้มีโอกาสเกิดขึ้นได้มากน้อยเพียงใด</w:t>
      </w:r>
    </w:p>
    <w:p w:rsidR="00313BD6" w:rsidRDefault="00313BD6" w:rsidP="00313BD6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Pr="00313BD6">
        <w:rPr>
          <w:rFonts w:ascii="TH SarabunPSK" w:hAnsi="TH SarabunPSK" w:cs="TH SarabunPSK"/>
          <w:b/>
          <w:bCs/>
          <w:sz w:val="32"/>
          <w:szCs w:val="32"/>
          <w:cs/>
        </w:rPr>
        <w:t>ด้านทักษะกระบวนการ (</w:t>
      </w:r>
      <w:r w:rsidRPr="00313BD6">
        <w:rPr>
          <w:rFonts w:ascii="TH SarabunPSK" w:hAnsi="TH SarabunPSK" w:cs="TH SarabunPSK"/>
          <w:b/>
          <w:bCs/>
          <w:sz w:val="32"/>
          <w:szCs w:val="32"/>
        </w:rPr>
        <w:t>P)</w:t>
      </w:r>
    </w:p>
    <w:p w:rsidR="00313BD6" w:rsidRDefault="00313BD6" w:rsidP="00313BD6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 w:rsidRPr="00313BD6">
        <w:rPr>
          <w:rFonts w:ascii="TH SarabunPSK" w:hAnsi="TH SarabunPSK" w:cs="TH SarabunPSK"/>
          <w:sz w:val="32"/>
          <w:szCs w:val="32"/>
        </w:rPr>
        <w:t xml:space="preserve">1. </w:t>
      </w:r>
      <w:r w:rsidRPr="00313BD6">
        <w:rPr>
          <w:rFonts w:ascii="TH SarabunPSK" w:hAnsi="TH SarabunPSK" w:cs="TH SarabunPSK"/>
          <w:sz w:val="32"/>
          <w:szCs w:val="32"/>
          <w:cs/>
        </w:rPr>
        <w:t>นักเรียนมีความสามารถในการ</w:t>
      </w:r>
      <w:r w:rsidRPr="00313BD6">
        <w:rPr>
          <w:rFonts w:ascii="TH SarabunPSK" w:hAnsi="TH SarabunPSK" w:cs="TH SarabunPSK" w:hint="cs"/>
          <w:sz w:val="32"/>
          <w:szCs w:val="32"/>
          <w:cs/>
        </w:rPr>
        <w:t>สื่อสารและสื่อความหมายทางคณิตศาสตร์</w:t>
      </w:r>
    </w:p>
    <w:p w:rsidR="00313BD6" w:rsidRPr="00313BD6" w:rsidRDefault="00313BD6" w:rsidP="00313BD6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</w:t>
      </w:r>
      <w:r w:rsidRPr="00313BD6">
        <w:rPr>
          <w:rFonts w:ascii="TH SarabunPSK" w:hAnsi="TH SarabunPSK" w:cs="TH SarabunPSK"/>
          <w:sz w:val="32"/>
          <w:szCs w:val="32"/>
        </w:rPr>
        <w:t xml:space="preserve">2. </w:t>
      </w:r>
      <w:r w:rsidRPr="00313BD6">
        <w:rPr>
          <w:rFonts w:ascii="TH SarabunPSK" w:hAnsi="TH SarabunPSK" w:cs="TH SarabunPSK"/>
          <w:sz w:val="32"/>
          <w:szCs w:val="32"/>
          <w:cs/>
        </w:rPr>
        <w:t>นักเรียนมีความสามารถ</w:t>
      </w:r>
      <w:r w:rsidRPr="00313BD6">
        <w:rPr>
          <w:rFonts w:ascii="TH SarabunPSK" w:hAnsi="TH SarabunPSK" w:cs="TH SarabunPSK" w:hint="cs"/>
          <w:sz w:val="32"/>
          <w:szCs w:val="32"/>
          <w:cs/>
        </w:rPr>
        <w:t>ในกระบวนการกลุ่ม</w:t>
      </w:r>
    </w:p>
    <w:p w:rsidR="00313BD6" w:rsidRDefault="00313BD6" w:rsidP="00313BD6">
      <w:pPr>
        <w:spacing w:after="0"/>
        <w:rPr>
          <w:rFonts w:ascii="TH SarabunPSK" w:hAnsi="TH SarabunPSK" w:cs="TH SarabunPSK"/>
          <w:sz w:val="32"/>
          <w:szCs w:val="32"/>
        </w:rPr>
      </w:pPr>
      <w:r w:rsidRPr="00313BD6">
        <w:rPr>
          <w:rFonts w:ascii="TH SarabunPSK" w:hAnsi="TH SarabunPSK" w:cs="TH SarabunPSK"/>
          <w:sz w:val="32"/>
          <w:szCs w:val="32"/>
        </w:rPr>
        <w:t xml:space="preserve">      </w:t>
      </w:r>
      <w:r>
        <w:rPr>
          <w:rFonts w:ascii="TH SarabunPSK" w:hAnsi="TH SarabunPSK" w:cs="TH SarabunPSK"/>
          <w:sz w:val="32"/>
          <w:szCs w:val="32"/>
        </w:rPr>
        <w:t xml:space="preserve">     </w:t>
      </w:r>
      <w:r w:rsidRPr="00313BD6">
        <w:rPr>
          <w:rFonts w:ascii="TH SarabunPSK" w:hAnsi="TH SarabunPSK" w:cs="TH SarabunPSK"/>
          <w:sz w:val="32"/>
          <w:szCs w:val="32"/>
        </w:rPr>
        <w:t xml:space="preserve"> 3. </w:t>
      </w:r>
      <w:r w:rsidRPr="00313BD6">
        <w:rPr>
          <w:rFonts w:ascii="TH SarabunPSK" w:hAnsi="TH SarabunPSK" w:cs="TH SarabunPSK"/>
          <w:sz w:val="32"/>
          <w:szCs w:val="32"/>
          <w:cs/>
        </w:rPr>
        <w:t>นักเรียนมีความสามารถ</w:t>
      </w:r>
      <w:r w:rsidRPr="00313BD6">
        <w:rPr>
          <w:rFonts w:ascii="TH SarabunPSK" w:hAnsi="TH SarabunPSK" w:cs="TH SarabunPSK" w:hint="cs"/>
          <w:sz w:val="32"/>
          <w:szCs w:val="32"/>
          <w:cs/>
        </w:rPr>
        <w:t>ในการแก้ปัญหา</w:t>
      </w: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Pr="00313BD6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13BD6" w:rsidRPr="00313BD6" w:rsidRDefault="00313BD6" w:rsidP="00313BD6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t xml:space="preserve">         </w:t>
      </w:r>
      <w:r w:rsidRPr="00313BD6">
        <w:rPr>
          <w:rFonts w:ascii="TH SarabunPSK" w:hAnsi="TH SarabunPSK" w:cs="TH SarabunPSK"/>
          <w:b/>
          <w:bCs/>
          <w:sz w:val="32"/>
          <w:szCs w:val="32"/>
          <w:cs/>
        </w:rPr>
        <w:t>ด้านคุณลักษณะ (</w:t>
      </w:r>
      <w:r>
        <w:rPr>
          <w:rFonts w:ascii="TH SarabunPSK" w:hAnsi="TH SarabunPSK" w:cs="TH SarabunPSK"/>
          <w:b/>
          <w:bCs/>
          <w:sz w:val="32"/>
          <w:szCs w:val="32"/>
        </w:rPr>
        <w:t>A)</w:t>
      </w:r>
    </w:p>
    <w:p w:rsidR="00313BD6" w:rsidRPr="00313BD6" w:rsidRDefault="00313BD6" w:rsidP="00313BD6">
      <w:p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313BD6"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/>
          <w:sz w:val="32"/>
          <w:szCs w:val="32"/>
        </w:rPr>
        <w:t xml:space="preserve">    </w:t>
      </w:r>
      <w:r w:rsidRPr="00313BD6">
        <w:rPr>
          <w:rFonts w:ascii="TH SarabunPSK" w:hAnsi="TH SarabunPSK" w:cs="TH SarabunPSK"/>
          <w:sz w:val="32"/>
          <w:szCs w:val="32"/>
        </w:rPr>
        <w:t xml:space="preserve"> 1. </w:t>
      </w:r>
      <w:r w:rsidRPr="00313BD6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Pr="00313BD6">
        <w:rPr>
          <w:rFonts w:ascii="TH SarabunPSK" w:hAnsi="TH SarabunPSK" w:cs="TH SarabunPSK" w:hint="cs"/>
          <w:sz w:val="32"/>
          <w:szCs w:val="32"/>
          <w:cs/>
        </w:rPr>
        <w:t>ยอมรับความคิดเห็นของผู้อื่น</w:t>
      </w:r>
    </w:p>
    <w:p w:rsidR="00313BD6" w:rsidRPr="00313BD6" w:rsidRDefault="00313BD6" w:rsidP="00313BD6">
      <w:pPr>
        <w:spacing w:after="0"/>
        <w:rPr>
          <w:rFonts w:ascii="TH SarabunPSK" w:hAnsi="TH SarabunPSK" w:cs="TH SarabunPSK"/>
          <w:sz w:val="32"/>
          <w:szCs w:val="32"/>
        </w:rPr>
      </w:pPr>
      <w:r w:rsidRPr="00313BD6"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/>
          <w:sz w:val="32"/>
          <w:szCs w:val="32"/>
        </w:rPr>
        <w:t xml:space="preserve">    </w:t>
      </w:r>
      <w:r w:rsidRPr="00313BD6">
        <w:rPr>
          <w:rFonts w:ascii="TH SarabunPSK" w:hAnsi="TH SarabunPSK" w:cs="TH SarabunPSK"/>
          <w:sz w:val="32"/>
          <w:szCs w:val="32"/>
        </w:rPr>
        <w:t xml:space="preserve">2. </w:t>
      </w:r>
      <w:r w:rsidRPr="00313BD6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Pr="00313BD6">
        <w:rPr>
          <w:rFonts w:ascii="TH SarabunPSK" w:hAnsi="TH SarabunPSK" w:cs="TH SarabunPSK" w:hint="cs"/>
          <w:sz w:val="32"/>
          <w:szCs w:val="32"/>
          <w:cs/>
        </w:rPr>
        <w:t>ให้ความร่วมมือในการทำกิจกรรม</w:t>
      </w:r>
    </w:p>
    <w:p w:rsidR="00313BD6" w:rsidRPr="00313BD6" w:rsidRDefault="00313BD6" w:rsidP="00313BD6">
      <w:pPr>
        <w:spacing w:after="0"/>
        <w:rPr>
          <w:rFonts w:ascii="TH SarabunPSK" w:hAnsi="TH SarabunPSK" w:cs="TH SarabunPSK"/>
          <w:sz w:val="32"/>
          <w:szCs w:val="32"/>
        </w:rPr>
      </w:pPr>
      <w:r w:rsidRPr="00313BD6">
        <w:rPr>
          <w:rFonts w:ascii="TH SarabunPSK" w:hAnsi="TH SarabunPSK" w:cs="TH SarabunPSK"/>
          <w:sz w:val="32"/>
          <w:szCs w:val="32"/>
        </w:rPr>
        <w:t xml:space="preserve">      </w:t>
      </w:r>
      <w:r>
        <w:rPr>
          <w:rFonts w:ascii="TH SarabunPSK" w:hAnsi="TH SarabunPSK" w:cs="TH SarabunPSK"/>
          <w:sz w:val="32"/>
          <w:szCs w:val="32"/>
        </w:rPr>
        <w:t xml:space="preserve">    </w:t>
      </w:r>
      <w:r w:rsidRPr="00313BD6">
        <w:rPr>
          <w:rFonts w:ascii="TH SarabunPSK" w:hAnsi="TH SarabunPSK" w:cs="TH SarabunPSK"/>
          <w:sz w:val="32"/>
          <w:szCs w:val="32"/>
        </w:rPr>
        <w:t xml:space="preserve">  3. </w:t>
      </w:r>
      <w:r w:rsidRPr="00313BD6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Pr="00313BD6">
        <w:rPr>
          <w:rFonts w:ascii="TH SarabunPSK" w:hAnsi="TH SarabunPSK" w:cs="TH SarabunPSK" w:hint="cs"/>
          <w:sz w:val="32"/>
          <w:szCs w:val="32"/>
          <w:cs/>
        </w:rPr>
        <w:t>กล้าแสดงความคิดเห็น</w:t>
      </w:r>
    </w:p>
    <w:p w:rsidR="00313BD6" w:rsidRDefault="00313BD6" w:rsidP="00313BD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314D541" wp14:editId="2145D3BD">
                <wp:simplePos x="0" y="0"/>
                <wp:positionH relativeFrom="column">
                  <wp:posOffset>457200</wp:posOffset>
                </wp:positionH>
                <wp:positionV relativeFrom="paragraph">
                  <wp:posOffset>227941</wp:posOffset>
                </wp:positionV>
                <wp:extent cx="1984075" cy="345057"/>
                <wp:effectExtent l="0" t="0" r="0" b="0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4075" cy="3450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53F6" w:rsidRDefault="008353F6">
                            <w:r w:rsidRPr="00313BD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5.</w:t>
                            </w:r>
                            <w:r w:rsidRPr="00313BD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นักเรียนมีความตั้งใจในการทำงาน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3" o:spid="_x0000_s1061" type="#_x0000_t202" style="position:absolute;margin-left:36pt;margin-top:17.95pt;width:156.25pt;height:27.1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" filled="f" stroked="f" strokeweight=".5pt">
                <v:textbox>
                  <w:txbxContent>
                    <w:p w:rsidR="008353F6" w:rsidRDefault="008353F6">
                      <w:r w:rsidRPr="00313BD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5.</w:t>
                      </w:r>
                      <w:r w:rsidRPr="00313BD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นักเรียนมีความตั้งใจในการทำงาน</w:t>
                      </w:r>
                    </w:p>
                  </w:txbxContent>
                </v:textbox>
              </v:shape>
            </w:pict>
          </mc:Fallback>
        </mc:AlternateContent>
      </w:r>
      <w:r w:rsidRPr="00313BD6">
        <w:rPr>
          <w:rFonts w:ascii="TH SarabunPSK" w:hAnsi="TH SarabunPSK" w:cs="TH SarabunPSK"/>
          <w:sz w:val="32"/>
          <w:szCs w:val="32"/>
        </w:rPr>
        <w:t xml:space="preserve">      </w:t>
      </w:r>
      <w:r>
        <w:rPr>
          <w:rFonts w:ascii="TH SarabunPSK" w:hAnsi="TH SarabunPSK" w:cs="TH SarabunPSK"/>
          <w:sz w:val="32"/>
          <w:szCs w:val="32"/>
        </w:rPr>
        <w:t xml:space="preserve">     </w:t>
      </w:r>
      <w:r w:rsidRPr="00313BD6">
        <w:rPr>
          <w:rFonts w:ascii="TH SarabunPSK" w:hAnsi="TH SarabunPSK" w:cs="TH SarabunPSK"/>
          <w:sz w:val="32"/>
          <w:szCs w:val="32"/>
        </w:rPr>
        <w:t xml:space="preserve"> 4. </w:t>
      </w:r>
      <w:r w:rsidRPr="00313BD6">
        <w:rPr>
          <w:rFonts w:ascii="TH SarabunPSK" w:hAnsi="TH SarabunPSK" w:cs="TH SarabunPSK"/>
          <w:sz w:val="32"/>
          <w:szCs w:val="32"/>
          <w:cs/>
        </w:rPr>
        <w:t>นักเรียนมีความ</w:t>
      </w:r>
      <w:r w:rsidRPr="00313BD6">
        <w:rPr>
          <w:rFonts w:ascii="TH SarabunPSK" w:hAnsi="TH SarabunPSK" w:cs="TH SarabunPSK" w:hint="cs"/>
          <w:sz w:val="32"/>
          <w:szCs w:val="32"/>
          <w:cs/>
        </w:rPr>
        <w:t>รับผิดชอบ</w:t>
      </w:r>
    </w:p>
    <w:p w:rsidR="00FF7B0C" w:rsidRDefault="00313BD6" w:rsidP="00313BD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F7B0C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AC7B1E" w:rsidRPr="00313BD6" w:rsidRDefault="00FF7B0C" w:rsidP="00313BD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  <w:szCs w:val="22"/>
        </w:rPr>
        <w:lastRenderedPageBreak/>
        <w:drawing>
          <wp:anchor distT="0" distB="0" distL="114300" distR="114300" simplePos="0" relativeHeight="251692032" behindDoc="1" locked="0" layoutInCell="1" allowOverlap="1" wp14:anchorId="77DE86A2" wp14:editId="2EDFF894">
            <wp:simplePos x="0" y="0"/>
            <wp:positionH relativeFrom="column">
              <wp:posOffset>-98425</wp:posOffset>
            </wp:positionH>
            <wp:positionV relativeFrom="paragraph">
              <wp:posOffset>129540</wp:posOffset>
            </wp:positionV>
            <wp:extent cx="3286125" cy="836930"/>
            <wp:effectExtent l="0" t="0" r="9525" b="1270"/>
            <wp:wrapNone/>
            <wp:docPr id="33" name="รูปภาพ 33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0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3BD6">
        <w:rPr>
          <w:rFonts w:ascii="TH SarabunPSK" w:hAnsi="TH SarabunPSK" w:cs="TH SarabunPSK"/>
          <w:sz w:val="32"/>
          <w:szCs w:val="32"/>
        </w:rPr>
        <w:t xml:space="preserve">  </w:t>
      </w:r>
      <w:r w:rsidR="00D17C1B">
        <w:rPr>
          <w:noProof/>
          <w:szCs w:val="22"/>
        </w:rPr>
        <w:drawing>
          <wp:anchor distT="0" distB="0" distL="114300" distR="114300" simplePos="0" relativeHeight="251687936" behindDoc="1" locked="0" layoutInCell="1" allowOverlap="1" wp14:anchorId="7A527076" wp14:editId="47B14CDD">
            <wp:simplePos x="0" y="0"/>
            <wp:positionH relativeFrom="column">
              <wp:posOffset>4599940</wp:posOffset>
            </wp:positionH>
            <wp:positionV relativeFrom="paragraph">
              <wp:posOffset>8422640</wp:posOffset>
            </wp:positionV>
            <wp:extent cx="827405" cy="920115"/>
            <wp:effectExtent l="0" t="0" r="0" b="0"/>
            <wp:wrapNone/>
            <wp:docPr id="29" name="รูปภาพ 29" descr="คำอธิบาย: ผลการค้นหารูปภาพสำหรับ รูปการ์ตูนผลไม้น่ารัก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คำอธิบาย: ผลการค้นหารูปภาพสำหรับ รูปการ์ตูนผลไม้น่ารักๆ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7405" cy="92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7B1E" w:rsidRDefault="00FF7B0C" w:rsidP="00D55A0B">
      <w:pPr>
        <w:rPr>
          <w:szCs w:val="22"/>
        </w:rPr>
      </w:pPr>
      <w:r>
        <w:rPr>
          <w:rFonts w:hint="cs"/>
          <w:szCs w:val="22"/>
          <w:cs/>
        </w:rPr>
        <w:t xml:space="preserve">                           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</w:t>
      </w:r>
      <w:r w:rsidR="00D17C1B"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</w:t>
      </w:r>
      <w:r w:rsidR="00D17C1B" w:rsidRPr="00221977">
        <w:rPr>
          <w:rFonts w:ascii="TH SarabunPSK" w:hAnsi="TH SarabunPSK" w:cs="TH SarabunPSK"/>
          <w:b/>
          <w:bCs/>
          <w:sz w:val="40"/>
          <w:szCs w:val="40"/>
          <w:cs/>
        </w:rPr>
        <w:t>แบบทดสอบก่อนเรียน</w:t>
      </w:r>
    </w:p>
    <w:p w:rsidR="00AC7B1E" w:rsidRDefault="00AC7B1E" w:rsidP="00D55A0B">
      <w:pPr>
        <w:rPr>
          <w:szCs w:val="22"/>
        </w:rPr>
      </w:pPr>
    </w:p>
    <w:p w:rsidR="00D17C1B" w:rsidRPr="00D17C1B" w:rsidRDefault="00D17C1B" w:rsidP="00D17C1B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</w:t>
      </w:r>
      <w:r w:rsidRPr="00D17C1B">
        <w:rPr>
          <w:rFonts w:ascii="TH SarabunPSK" w:hAnsi="TH SarabunPSK" w:cs="TH SarabunPSK"/>
          <w:b/>
          <w:bCs/>
          <w:sz w:val="36"/>
          <w:szCs w:val="36"/>
          <w:u w:val="double"/>
          <w:cs/>
        </w:rPr>
        <w:t>คำชี้แจง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   </w:t>
      </w:r>
      <w:r w:rsidRPr="00D17C1B">
        <w:rPr>
          <w:rFonts w:ascii="TH SarabunPSK" w:hAnsi="TH SarabunPSK" w:cs="TH SarabunPSK"/>
          <w:sz w:val="32"/>
          <w:szCs w:val="32"/>
          <w:cs/>
        </w:rPr>
        <w:t>แบบทดสอบ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ชนิด</w:t>
      </w:r>
      <w:r w:rsidRPr="00D17C1B">
        <w:rPr>
          <w:rFonts w:ascii="TH SarabunPSK" w:hAnsi="TH SarabunPSK" w:cs="TH SarabunPSK"/>
          <w:sz w:val="32"/>
          <w:szCs w:val="32"/>
          <w:cs/>
        </w:rPr>
        <w:t xml:space="preserve">เลือกตอบ มี </w:t>
      </w:r>
      <w:r w:rsidRPr="00D17C1B">
        <w:rPr>
          <w:rFonts w:ascii="TH SarabunPSK" w:hAnsi="TH SarabunPSK" w:cs="TH SarabunPSK"/>
          <w:sz w:val="32"/>
          <w:szCs w:val="32"/>
        </w:rPr>
        <w:t>4</w:t>
      </w: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 ตัวเลือก จำนวน </w:t>
      </w:r>
      <w:r w:rsidRPr="00D17C1B">
        <w:rPr>
          <w:rFonts w:ascii="TH SarabunPSK" w:hAnsi="TH SarabunPSK" w:cs="TH SarabunPSK"/>
          <w:sz w:val="32"/>
          <w:szCs w:val="32"/>
        </w:rPr>
        <w:t>10</w:t>
      </w: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 ข้อ เวลา </w:t>
      </w:r>
      <w:r w:rsidRPr="00D17C1B">
        <w:rPr>
          <w:rFonts w:ascii="TH SarabunPSK" w:hAnsi="TH SarabunPSK" w:cs="TH SarabunPSK"/>
          <w:sz w:val="32"/>
          <w:szCs w:val="32"/>
        </w:rPr>
        <w:t>10</w:t>
      </w:r>
      <w:r w:rsidRPr="00D17C1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นาที</w:t>
      </w:r>
    </w:p>
    <w:p w:rsidR="00D17C1B" w:rsidRPr="00D17C1B" w:rsidRDefault="00D17C1B" w:rsidP="00D17C1B">
      <w:pPr>
        <w:spacing w:after="0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/>
          <w:sz w:val="32"/>
          <w:szCs w:val="32"/>
          <w:cs/>
        </w:rPr>
        <w:t xml:space="preserve">                    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17C1B">
        <w:rPr>
          <w:rFonts w:ascii="TH SarabunPSK" w:hAnsi="TH SarabunPSK" w:cs="TH SarabunPSK"/>
          <w:sz w:val="32"/>
          <w:szCs w:val="32"/>
          <w:cs/>
        </w:rPr>
        <w:t xml:space="preserve"> ให้นักเรียนเลือกค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ำ</w:t>
      </w:r>
      <w:r w:rsidRPr="00D17C1B">
        <w:rPr>
          <w:rFonts w:ascii="TH SarabunPSK" w:hAnsi="TH SarabunPSK" w:cs="TH SarabunPSK"/>
          <w:sz w:val="32"/>
          <w:szCs w:val="32"/>
          <w:cs/>
        </w:rPr>
        <w:t>ตอบที่ถูกต้องเพียงข้อเดียว แล้วกาเครื่องหมาย</w:t>
      </w:r>
      <w:r w:rsidRPr="00D17C1B">
        <w:rPr>
          <w:rFonts w:ascii="TH SarabunPSK" w:hAnsi="TH SarabunPSK" w:cs="TH SarabunPSK"/>
          <w:sz w:val="32"/>
          <w:szCs w:val="32"/>
        </w:rPr>
        <w:t xml:space="preserve"> 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(</w:t>
      </w:r>
      <w:r w:rsidRPr="00D17C1B">
        <w:rPr>
          <w:rFonts w:ascii="TH SarabunPSK" w:hAnsi="TH SarabunPSK" w:cs="TH SarabunPSK"/>
          <w:sz w:val="36"/>
          <w:szCs w:val="36"/>
        </w:rPr>
        <w:sym w:font="Wingdings 2" w:char="F04F"/>
      </w:r>
      <w:r w:rsidRPr="00D17C1B">
        <w:rPr>
          <w:rFonts w:ascii="TH SarabunPSK" w:hAnsi="TH SarabunPSK" w:cs="TH SarabunPSK"/>
          <w:sz w:val="36"/>
          <w:szCs w:val="36"/>
          <w:cs/>
        </w:rPr>
        <w:t>)</w:t>
      </w:r>
      <w:r w:rsidRPr="00D17C1B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D17C1B" w:rsidRDefault="00D17C1B" w:rsidP="00D17C1B">
      <w:pPr>
        <w:spacing w:after="0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/>
          <w:sz w:val="32"/>
          <w:szCs w:val="32"/>
          <w:cs/>
        </w:rPr>
        <w:t xml:space="preserve">                   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17C1B">
        <w:rPr>
          <w:rFonts w:ascii="TH SarabunPSK" w:hAnsi="TH SarabunPSK" w:cs="TH SarabunPSK"/>
          <w:sz w:val="32"/>
          <w:szCs w:val="32"/>
          <w:cs/>
        </w:rPr>
        <w:t xml:space="preserve">  ลงในกระดาษค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ำ</w:t>
      </w:r>
      <w:r w:rsidRPr="00D17C1B">
        <w:rPr>
          <w:rFonts w:ascii="TH SarabunPSK" w:hAnsi="TH SarabunPSK" w:cs="TH SarabunPSK"/>
          <w:sz w:val="32"/>
          <w:szCs w:val="32"/>
          <w:cs/>
        </w:rPr>
        <w:t>ตอบ</w:t>
      </w:r>
    </w:p>
    <w:p w:rsidR="00FF7B0C" w:rsidRPr="00D17C1B" w:rsidRDefault="00FF7B0C" w:rsidP="00D17C1B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17C1B" w:rsidRPr="00D17C1B" w:rsidRDefault="00D17C1B" w:rsidP="00D17C1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1902F9">
        <w:rPr>
          <w:rFonts w:ascii="TH SarabunPSK" w:hAnsi="TH SarabunPSK" w:cs="TH SarabunPSK" w:hint="cs"/>
          <w:sz w:val="32"/>
          <w:szCs w:val="32"/>
          <w:cs/>
        </w:rPr>
        <w:t xml:space="preserve">1.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ถุงใบหนึ่งมีลูกแก้วสีแดง สีเขียว และสีขาวอย่างละ 1 ลูก ถ้าหยิบขึ้นมา 2 ลูก  โดยไม่ได้ดู    </w:t>
      </w:r>
    </w:p>
    <w:p w:rsidR="00D17C1B" w:rsidRPr="00D17C1B" w:rsidRDefault="00D17C1B" w:rsidP="00D17C1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 จะมีโอกาสได้ลูกแก้วสีอะไร</w:t>
      </w:r>
    </w:p>
    <w:p w:rsidR="00D17C1B" w:rsidRPr="00D17C1B" w:rsidRDefault="00D17C1B" w:rsidP="00D17C1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</w:t>
      </w:r>
      <w:r>
        <w:rPr>
          <w:rFonts w:ascii="TH SarabunPSK" w:hAnsi="TH SarabunPSK" w:cs="TH SarabunPSK"/>
          <w:sz w:val="32"/>
          <w:szCs w:val="32"/>
        </w:rPr>
        <w:t>1</w:t>
      </w:r>
      <w:r w:rsidR="001902F9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สีเขียว กับ สีแดง</w:t>
      </w:r>
    </w:p>
    <w:p w:rsidR="00D17C1B" w:rsidRPr="00D17C1B" w:rsidRDefault="00D17C1B" w:rsidP="00D17C1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     2</w:t>
      </w:r>
      <w:r w:rsidR="001902F9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สีเขียว กับ สีขาว</w:t>
      </w:r>
    </w:p>
    <w:p w:rsidR="00D17C1B" w:rsidRPr="00D17C1B" w:rsidRDefault="00D17C1B" w:rsidP="00D17C1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</w:t>
      </w:r>
      <w:r>
        <w:rPr>
          <w:rFonts w:ascii="TH SarabunPSK" w:hAnsi="TH SarabunPSK" w:cs="TH SarabunPSK"/>
          <w:sz w:val="32"/>
          <w:szCs w:val="32"/>
        </w:rPr>
        <w:t>3</w:t>
      </w:r>
      <w:r w:rsidR="001902F9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สีแดง กับ สีขาว</w:t>
      </w:r>
    </w:p>
    <w:p w:rsidR="00D17C1B" w:rsidRDefault="00D17C1B" w:rsidP="00D17C1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</w:t>
      </w:r>
      <w:r>
        <w:rPr>
          <w:rFonts w:ascii="TH SarabunPSK" w:hAnsi="TH SarabunPSK" w:cs="TH SarabunPSK"/>
          <w:sz w:val="32"/>
          <w:szCs w:val="32"/>
        </w:rPr>
        <w:t>4</w:t>
      </w:r>
      <w:r w:rsidR="001902F9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เป็นไปไม่ได้ทั้ง </w:t>
      </w:r>
      <w:proofErr w:type="gramStart"/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ก </w:t>
      </w:r>
      <w:r w:rsidRPr="00D17C1B">
        <w:rPr>
          <w:rFonts w:ascii="TH SarabunPSK" w:hAnsi="TH SarabunPSK" w:cs="TH SarabunPSK"/>
          <w:sz w:val="32"/>
          <w:szCs w:val="32"/>
        </w:rPr>
        <w:t>,</w:t>
      </w:r>
      <w:proofErr w:type="gramEnd"/>
      <w:r w:rsidRPr="00D17C1B">
        <w:rPr>
          <w:rFonts w:ascii="TH SarabunPSK" w:hAnsi="TH SarabunPSK" w:cs="TH SarabunPSK"/>
          <w:sz w:val="32"/>
          <w:szCs w:val="32"/>
        </w:rPr>
        <w:t xml:space="preserve">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ข และ ค</w:t>
      </w:r>
    </w:p>
    <w:p w:rsidR="00D17C1B" w:rsidRDefault="00D17C1B" w:rsidP="00D17C1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17C1B" w:rsidRPr="00D17C1B" w:rsidRDefault="00D17C1B" w:rsidP="00D17C1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1902F9">
        <w:rPr>
          <w:rFonts w:ascii="TH SarabunPSK" w:hAnsi="TH SarabunPSK" w:cs="TH SarabunPSK" w:hint="cs"/>
          <w:sz w:val="32"/>
          <w:szCs w:val="32"/>
          <w:cs/>
        </w:rPr>
        <w:t xml:space="preserve">2.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กล่องใบหนึ่งบรรจุลูกปิงปองสีต่างๆ ดังนี้</w:t>
      </w:r>
    </w:p>
    <w:p w:rsidR="00D17C1B" w:rsidRPr="00D17C1B" w:rsidRDefault="00D17C1B" w:rsidP="00D17C1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สีแดง 3 ลูก  สีส้ม 4 ลูก  สีเหลือง 2 ลูก และสีขาว 1 ลูก จงหาว่าโอกาสที่จะหยิบได้</w:t>
      </w:r>
    </w:p>
    <w:p w:rsidR="00D17C1B" w:rsidRPr="00D17C1B" w:rsidRDefault="00D17C1B" w:rsidP="00D17C1B">
      <w:pPr>
        <w:tabs>
          <w:tab w:val="left" w:pos="270"/>
          <w:tab w:val="left" w:pos="36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 ลูกปิงปองสีใดมากที่สุด</w:t>
      </w:r>
    </w:p>
    <w:p w:rsidR="00D17C1B" w:rsidRPr="00D17C1B" w:rsidRDefault="00D17C1B" w:rsidP="00D17C1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E435FB">
        <w:rPr>
          <w:rFonts w:ascii="TH SarabunPSK" w:hAnsi="TH SarabunPSK" w:cs="TH SarabunPSK"/>
          <w:sz w:val="32"/>
          <w:szCs w:val="32"/>
        </w:rPr>
        <w:t>1</w:t>
      </w:r>
      <w:r w:rsidR="001902F9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สีส้ม</w:t>
      </w:r>
    </w:p>
    <w:p w:rsidR="00D17C1B" w:rsidRPr="00D17C1B" w:rsidRDefault="00D17C1B" w:rsidP="00D17C1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     </w:t>
      </w:r>
      <w:r w:rsidR="00E435FB">
        <w:rPr>
          <w:rFonts w:ascii="TH SarabunPSK" w:hAnsi="TH SarabunPSK" w:cs="TH SarabunPSK"/>
          <w:sz w:val="32"/>
          <w:szCs w:val="32"/>
        </w:rPr>
        <w:t>2</w:t>
      </w:r>
      <w:r w:rsidR="001902F9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สีแดง</w:t>
      </w:r>
    </w:p>
    <w:p w:rsidR="00D17C1B" w:rsidRPr="00D17C1B" w:rsidRDefault="00D17C1B" w:rsidP="00D17C1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E435FB">
        <w:rPr>
          <w:rFonts w:ascii="TH SarabunPSK" w:hAnsi="TH SarabunPSK" w:cs="TH SarabunPSK"/>
          <w:sz w:val="32"/>
          <w:szCs w:val="32"/>
        </w:rPr>
        <w:t>3</w:t>
      </w:r>
      <w:r w:rsidR="001902F9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สีเขียว</w:t>
      </w:r>
    </w:p>
    <w:p w:rsidR="00D17C1B" w:rsidRDefault="00D17C1B" w:rsidP="00D17C1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 w:hint="cs"/>
          <w:sz w:val="32"/>
          <w:szCs w:val="32"/>
          <w:cs/>
        </w:rPr>
        <w:tab/>
      </w:r>
      <w:r w:rsidR="001902F9"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E435FB">
        <w:rPr>
          <w:rFonts w:ascii="TH SarabunPSK" w:hAnsi="TH SarabunPSK" w:cs="TH SarabunPSK"/>
          <w:sz w:val="32"/>
          <w:szCs w:val="32"/>
        </w:rPr>
        <w:t>4</w:t>
      </w:r>
      <w:r w:rsidR="001902F9">
        <w:rPr>
          <w:rFonts w:ascii="TH SarabunPSK" w:hAnsi="TH SarabunPSK" w:cs="TH SarabunPSK" w:hint="cs"/>
          <w:sz w:val="32"/>
          <w:szCs w:val="32"/>
          <w:cs/>
        </w:rPr>
        <w:t>.</w:t>
      </w: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 สีเหลือง</w:t>
      </w:r>
    </w:p>
    <w:p w:rsidR="001902F9" w:rsidRDefault="001902F9" w:rsidP="00D17C1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902F9" w:rsidRPr="001902F9" w:rsidRDefault="001902F9" w:rsidP="001902F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3. </w:t>
      </w:r>
      <w:r w:rsidRPr="001902F9">
        <w:rPr>
          <w:rFonts w:ascii="TH SarabunPSK" w:hAnsi="TH SarabunPSK" w:cs="TH SarabunPSK" w:hint="cs"/>
          <w:sz w:val="32"/>
          <w:szCs w:val="32"/>
          <w:cs/>
        </w:rPr>
        <w:t>คำกล่าวในข้อใด</w:t>
      </w:r>
      <w:r w:rsidRPr="001902F9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ไม่มี</w:t>
      </w:r>
      <w:r w:rsidRPr="001902F9">
        <w:rPr>
          <w:rFonts w:ascii="TH SarabunPSK" w:hAnsi="TH SarabunPSK" w:cs="TH SarabunPSK" w:hint="cs"/>
          <w:sz w:val="32"/>
          <w:szCs w:val="32"/>
          <w:cs/>
        </w:rPr>
        <w:t>โอกาสเกิดขึ้น</w:t>
      </w:r>
    </w:p>
    <w:p w:rsidR="001902F9" w:rsidRDefault="001902F9" w:rsidP="001902F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902F9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E435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1902F9">
        <w:rPr>
          <w:rFonts w:ascii="TH SarabunPSK" w:hAnsi="TH SarabunPSK" w:cs="TH SarabunPSK" w:hint="cs"/>
          <w:sz w:val="32"/>
          <w:szCs w:val="32"/>
          <w:cs/>
        </w:rPr>
        <w:t>เย็นนี้ฝนจะตก</w:t>
      </w:r>
    </w:p>
    <w:p w:rsidR="00E435FB" w:rsidRDefault="00E435FB" w:rsidP="001902F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        2.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พรุ่งนี้ฉันจะตั้งใจเรียน</w:t>
      </w:r>
    </w:p>
    <w:p w:rsidR="00E435FB" w:rsidRDefault="00E435FB" w:rsidP="001902F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/>
          <w:sz w:val="32"/>
          <w:szCs w:val="32"/>
        </w:rPr>
        <w:t xml:space="preserve">3.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ถูกฉลากกินแบ่งรัฐบาลรางวัลที่ </w:t>
      </w:r>
      <w:r>
        <w:rPr>
          <w:rFonts w:ascii="TH SarabunPSK" w:hAnsi="TH SarabunPSK" w:cs="TH SarabunPSK"/>
          <w:sz w:val="32"/>
          <w:szCs w:val="32"/>
        </w:rPr>
        <w:t>1</w:t>
      </w:r>
    </w:p>
    <w:p w:rsidR="00E435FB" w:rsidRDefault="00E435FB" w:rsidP="001902F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4.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ได้เหรียญ </w:t>
      </w:r>
      <w:r>
        <w:rPr>
          <w:rFonts w:ascii="TH SarabunPSK" w:hAnsi="TH SarabunPSK" w:cs="TH SarabunPSK"/>
          <w:sz w:val="32"/>
          <w:szCs w:val="32"/>
        </w:rPr>
        <w:t>10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บาทจากการกดตู้ </w:t>
      </w:r>
      <w:r>
        <w:rPr>
          <w:rFonts w:ascii="TH SarabunPSK" w:hAnsi="TH SarabunPSK" w:cs="TH SarabunPSK"/>
          <w:sz w:val="32"/>
          <w:szCs w:val="32"/>
        </w:rPr>
        <w:t>ATM</w:t>
      </w:r>
    </w:p>
    <w:p w:rsidR="001902F9" w:rsidRDefault="001902F9" w:rsidP="001902F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lastRenderedPageBreak/>
        <w:t xml:space="preserve">                  </w:t>
      </w:r>
    </w:p>
    <w:p w:rsidR="001902F9" w:rsidRPr="001902F9" w:rsidRDefault="001902F9" w:rsidP="001902F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</w:p>
    <w:p w:rsid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4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. เขียนจำนวนเต็มตั้งแต่ 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-</w:t>
      </w:r>
      <w:r w:rsidRPr="00E435FB">
        <w:rPr>
          <w:rFonts w:ascii="TH SarabunPSK" w:eastAsia="CordiaNew-Bold" w:hAnsi="TH SarabunPSK" w:cs="TH SarabunPSK"/>
          <w:sz w:val="32"/>
          <w:szCs w:val="32"/>
        </w:rPr>
        <w:t>100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ลงบนกระดาษจำนวนละ 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แผ่นเล็ก ๆใส่ลงในกล่อง สุ่มหยิบ</w:t>
      </w:r>
    </w:p>
    <w:p w:rsidR="00E435FB" w:rsidRP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มา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ใบข้อใดมีโอกาสเกิดขึ้นได้น้อยที่สุด</w:t>
      </w:r>
    </w:p>
    <w:p w:rsid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</w:t>
      </w:r>
      <w:r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. โอกาสที่จะหยิบได้จำนวนคู่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E435FB" w:rsidRP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</w:t>
      </w:r>
      <w:r>
        <w:rPr>
          <w:rFonts w:ascii="TH SarabunPSK" w:eastAsia="CordiaNew-Bold" w:hAnsi="TH SarabunPSK" w:cs="TH SarabunPSK"/>
          <w:sz w:val="32"/>
          <w:szCs w:val="32"/>
        </w:rPr>
        <w:t xml:space="preserve">   2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. โอกาสที่จะหยิบได้จำนวนคี่</w:t>
      </w:r>
    </w:p>
    <w:p w:rsid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</w:t>
      </w:r>
      <w:r>
        <w:rPr>
          <w:rFonts w:ascii="TH SarabunPSK" w:eastAsia="CordiaNew-Bold" w:hAnsi="TH SarabunPSK" w:cs="TH SarabunPSK"/>
          <w:sz w:val="32"/>
          <w:szCs w:val="32"/>
        </w:rPr>
        <w:t>3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. โอกาสที่จะได้จำนวนที่ 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หารลงตัว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</w:t>
      </w:r>
      <w:r>
        <w:rPr>
          <w:rFonts w:ascii="TH SarabunPSK" w:eastAsia="CordiaNew-Bold" w:hAnsi="TH SarabunPSK" w:cs="TH SarabunPSK"/>
          <w:sz w:val="32"/>
          <w:szCs w:val="32"/>
        </w:rPr>
        <w:t>4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. โอกาสที่จะได้จำนวนที่ </w:t>
      </w:r>
      <w:r w:rsidRPr="00E435FB">
        <w:rPr>
          <w:rFonts w:ascii="TH SarabunPSK" w:eastAsia="CordiaNew-Bold" w:hAnsi="TH SarabunPSK" w:cs="TH SarabunPSK"/>
          <w:sz w:val="32"/>
          <w:szCs w:val="32"/>
        </w:rPr>
        <w:t>20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หารลงตัว</w:t>
      </w:r>
    </w:p>
    <w:p w:rsid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E435FB" w:rsidRP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5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. ข้อใดต่อไปนี้มีโอกาสเกิดขึ้นมากที่สุด</w:t>
      </w:r>
    </w:p>
    <w:p w:rsidR="00E435FB" w:rsidRP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(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) โอกาสที่จะถูกรางวัลที่ 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ของสลากกินแบ่งรัฐบาลเมื่อซื้อสลาก 1 ใบ</w:t>
      </w:r>
    </w:p>
    <w:p w:rsidR="00E435FB" w:rsidRP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(</w:t>
      </w:r>
      <w:r w:rsidRPr="00E435FB">
        <w:rPr>
          <w:rFonts w:ascii="TH SarabunPSK" w:eastAsia="CordiaNew-Bold" w:hAnsi="TH SarabunPSK" w:cs="TH SarabunPSK"/>
          <w:sz w:val="32"/>
          <w:szCs w:val="32"/>
        </w:rPr>
        <w:t>2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) โอกาสหยิบลูกบอลได้สีแดง เมื่อมีลูกบอลสีแดง 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ลูก สีเขียว 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ลูก และสีขาว 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ลูก</w:t>
      </w:r>
    </w:p>
    <w:p w:rsidR="00E435FB" w:rsidRP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ซึ่งมีขนาดเท่ากันทุกลูก</w:t>
      </w:r>
    </w:p>
    <w:p w:rsidR="00E435FB" w:rsidRP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(3) โอกาสที่เหรียญจะขึ้นหัวเมื่อโยนเหรียญบาท 1 เหรียญ</w:t>
      </w:r>
    </w:p>
    <w:p w:rsid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</w:t>
      </w:r>
      <w:r w:rsidR="00655A6D"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. (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)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</w:t>
      </w:r>
      <w:r w:rsidR="00655A6D">
        <w:rPr>
          <w:rFonts w:ascii="TH SarabunPSK" w:eastAsia="CordiaNew-Bold" w:hAnsi="TH SarabunPSK" w:cs="TH SarabunPSK"/>
          <w:sz w:val="32"/>
          <w:szCs w:val="32"/>
        </w:rPr>
        <w:t xml:space="preserve">  </w:t>
      </w:r>
      <w:r>
        <w:rPr>
          <w:rFonts w:ascii="TH SarabunPSK" w:eastAsia="CordiaNew-Bold" w:hAnsi="TH SarabunPSK" w:cs="TH SarabunPSK"/>
          <w:sz w:val="32"/>
          <w:szCs w:val="32"/>
        </w:rPr>
        <w:t>2.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(</w:t>
      </w:r>
      <w:r w:rsidRPr="00E435FB">
        <w:rPr>
          <w:rFonts w:ascii="TH SarabunPSK" w:eastAsia="CordiaNew-Bold" w:hAnsi="TH SarabunPSK" w:cs="TH SarabunPSK"/>
          <w:sz w:val="32"/>
          <w:szCs w:val="32"/>
        </w:rPr>
        <w:t>2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)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</w:t>
      </w:r>
      <w:r w:rsidR="00655A6D">
        <w:rPr>
          <w:rFonts w:ascii="TH SarabunPSK" w:eastAsia="CordiaNew-Bold" w:hAnsi="TH SarabunPSK" w:cs="TH SarabunPSK"/>
          <w:sz w:val="32"/>
          <w:szCs w:val="32"/>
        </w:rPr>
        <w:t xml:space="preserve">  </w:t>
      </w:r>
      <w:r>
        <w:rPr>
          <w:rFonts w:ascii="TH SarabunPSK" w:eastAsia="CordiaNew-Bold" w:hAnsi="TH SarabunPSK" w:cs="TH SarabunPSK"/>
          <w:sz w:val="32"/>
          <w:szCs w:val="32"/>
        </w:rPr>
        <w:t>3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. (</w:t>
      </w:r>
      <w:r w:rsidRPr="00E435FB">
        <w:rPr>
          <w:rFonts w:ascii="TH SarabunPSK" w:eastAsia="CordiaNew-Bold" w:hAnsi="TH SarabunPSK" w:cs="TH SarabunPSK"/>
          <w:sz w:val="32"/>
          <w:szCs w:val="32"/>
        </w:rPr>
        <w:t>3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)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</w:t>
      </w:r>
      <w:r w:rsidR="00655A6D"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eastAsia="CordiaNew-Bold" w:hAnsi="TH SarabunPSK" w:cs="TH SarabunPSK"/>
          <w:sz w:val="32"/>
          <w:szCs w:val="32"/>
        </w:rPr>
        <w:t>4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.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เท่ากันทุกข้อ</w:t>
      </w:r>
    </w:p>
    <w:p w:rsid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655A6D" w:rsidRP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6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ถุงใบหนึ่งมีกระดุมขนาดเท่า ๆ กันดังนี้ สีแดง </w:t>
      </w:r>
      <w:r w:rsidRPr="00655A6D">
        <w:rPr>
          <w:rFonts w:ascii="TH SarabunPSK" w:eastAsia="CordiaNew-Bold" w:hAnsi="TH SarabunPSK" w:cs="TH SarabunPSK"/>
          <w:sz w:val="32"/>
          <w:szCs w:val="32"/>
        </w:rPr>
        <w:t xml:space="preserve">3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เม็ด สีเหลือง </w:t>
      </w:r>
      <w:r w:rsidRPr="00655A6D">
        <w:rPr>
          <w:rFonts w:ascii="TH SarabunPSK" w:eastAsia="CordiaNew-Bold" w:hAnsi="TH SarabunPSK" w:cs="TH SarabunPSK"/>
          <w:sz w:val="32"/>
          <w:szCs w:val="32"/>
        </w:rPr>
        <w:t>5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 เม็ด สีขาว </w:t>
      </w:r>
      <w:r w:rsidRPr="00655A6D">
        <w:rPr>
          <w:rFonts w:ascii="TH SarabunPSK" w:eastAsia="CordiaNew-Bold" w:hAnsi="TH SarabunPSK" w:cs="TH SarabunPSK"/>
          <w:sz w:val="32"/>
          <w:szCs w:val="32"/>
        </w:rPr>
        <w:t xml:space="preserve">15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เม็ด</w:t>
      </w:r>
    </w:p>
    <w:p w:rsidR="00655A6D" w:rsidRP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   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สีเขียว </w:t>
      </w:r>
      <w:r w:rsidRPr="00655A6D">
        <w:rPr>
          <w:rFonts w:ascii="TH SarabunPSK" w:eastAsia="CordiaNew-Bold" w:hAnsi="TH SarabunPSK" w:cs="TH SarabunPSK"/>
          <w:sz w:val="32"/>
          <w:szCs w:val="32"/>
        </w:rPr>
        <w:t xml:space="preserve">20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เม็ด เขย่าถุงแล้วหยิบกระดุมขึ้นมา </w:t>
      </w:r>
      <w:r w:rsidRPr="00655A6D">
        <w:rPr>
          <w:rFonts w:ascii="TH SarabunPSK" w:eastAsia="CordiaNew-Bold" w:hAnsi="TH SarabunPSK" w:cs="TH SarabunPSK"/>
          <w:sz w:val="32"/>
          <w:szCs w:val="32"/>
        </w:rPr>
        <w:t xml:space="preserve">1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เม็ด กระดุมสีใดมีโอกาสที่จะถูกหยิบได้มากที่สุด</w:t>
      </w: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1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สีแดง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655A6D" w:rsidRP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  <w:cs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</w:t>
      </w:r>
      <w:r>
        <w:rPr>
          <w:rFonts w:ascii="TH SarabunPSK" w:eastAsia="CordiaNew-Bold" w:hAnsi="TH SarabunPSK" w:cs="TH SarabunPSK"/>
          <w:sz w:val="32"/>
          <w:szCs w:val="32"/>
        </w:rPr>
        <w:t>2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สีขาว</w:t>
      </w: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3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สีเหลือง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E435FB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</w:t>
      </w:r>
      <w:r>
        <w:rPr>
          <w:rFonts w:ascii="TH SarabunPSK" w:eastAsia="CordiaNew-Bold" w:hAnsi="TH SarabunPSK" w:cs="TH SarabunPSK"/>
          <w:sz w:val="32"/>
          <w:szCs w:val="32"/>
        </w:rPr>
        <w:t>4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สีเขียว</w:t>
      </w: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655A6D" w:rsidRP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7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ทดลองโยนเหรียญบาท </w:t>
      </w:r>
      <w:r w:rsidRPr="00655A6D">
        <w:rPr>
          <w:rFonts w:ascii="TH SarabunPSK" w:eastAsia="CordiaNew-Bold" w:hAnsi="TH SarabunPSK" w:cs="TH SarabunPSK"/>
          <w:sz w:val="32"/>
          <w:szCs w:val="32"/>
        </w:rPr>
        <w:t xml:space="preserve">2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เหรียญ พร้อมกันเหรียญทั้งสองมีโอกาสที่จะออกลักษณะใดมากที่สุด </w:t>
      </w: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eastAsia="CordiaNew-Bold" w:hAnsi="TH SarabunPSK" w:cs="TH SarabunPSK"/>
          <w:sz w:val="32"/>
          <w:szCs w:val="32"/>
        </w:rPr>
        <w:t>1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หัวทั้งคู่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655A6D" w:rsidRP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 </w:t>
      </w:r>
      <w:r>
        <w:rPr>
          <w:rFonts w:ascii="TH SarabunPSK" w:eastAsia="CordiaNew-Bold" w:hAnsi="TH SarabunPSK" w:cs="TH SarabunPSK"/>
          <w:sz w:val="32"/>
          <w:szCs w:val="32"/>
        </w:rPr>
        <w:t>2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หัวหนึ่งเหรียญและก้อยหนึ่งเหรียญ</w:t>
      </w: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eastAsia="CordiaNew-Bold" w:hAnsi="TH SarabunPSK" w:cs="TH SarabunPSK"/>
          <w:sz w:val="32"/>
          <w:szCs w:val="32"/>
        </w:rPr>
        <w:t>3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ก้อยทั้งคู่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 </w:t>
      </w:r>
      <w:r>
        <w:rPr>
          <w:rFonts w:ascii="TH SarabunPSK" w:eastAsia="CordiaNew-Bold" w:hAnsi="TH SarabunPSK" w:cs="TH SarabunPSK"/>
          <w:sz w:val="32"/>
          <w:szCs w:val="32"/>
        </w:rPr>
        <w:t>4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มีโอกาสเท่า ๆ กัน</w:t>
      </w: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655A6D" w:rsidRP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8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สุ่มหยิบเสื้อ </w:t>
      </w:r>
      <w:r w:rsidRPr="00655A6D">
        <w:rPr>
          <w:rFonts w:ascii="TH SarabunPSK" w:eastAsia="CordiaNew-Bold" w:hAnsi="TH SarabunPSK" w:cs="TH SarabunPSK"/>
          <w:sz w:val="32"/>
          <w:szCs w:val="32"/>
        </w:rPr>
        <w:t>1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 ตัว จากเสื้อเบอร์ </w:t>
      </w:r>
      <w:proofErr w:type="gramStart"/>
      <w:r w:rsidRPr="00655A6D">
        <w:rPr>
          <w:rFonts w:ascii="TH SarabunPSK" w:eastAsia="CordiaNew-Bold" w:hAnsi="TH SarabunPSK" w:cs="TH SarabunPSK"/>
          <w:sz w:val="32"/>
          <w:szCs w:val="32"/>
        </w:rPr>
        <w:t>S ,</w:t>
      </w:r>
      <w:proofErr w:type="gramEnd"/>
      <w:r w:rsidRPr="00655A6D">
        <w:rPr>
          <w:rFonts w:ascii="TH SarabunPSK" w:eastAsia="CordiaNew-Bold" w:hAnsi="TH SarabunPSK" w:cs="TH SarabunPSK"/>
          <w:sz w:val="32"/>
          <w:szCs w:val="32"/>
        </w:rPr>
        <w:t xml:space="preserve"> M , L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และ</w:t>
      </w:r>
      <w:r w:rsidRPr="00655A6D">
        <w:rPr>
          <w:rFonts w:ascii="TH SarabunPSK" w:eastAsia="CordiaNew-Bold" w:hAnsi="TH SarabunPSK" w:cs="TH SarabunPSK"/>
          <w:sz w:val="32"/>
          <w:szCs w:val="32"/>
        </w:rPr>
        <w:t xml:space="preserve">XL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เบอร์ละ </w:t>
      </w:r>
      <w:r w:rsidRPr="00655A6D">
        <w:rPr>
          <w:rFonts w:ascii="TH SarabunPSK" w:eastAsia="CordiaNew-Bold" w:hAnsi="TH SarabunPSK" w:cs="TH SarabunPSK"/>
          <w:sz w:val="32"/>
          <w:szCs w:val="32"/>
        </w:rPr>
        <w:t>13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 ตัว เสื้อเบอร์ใดมีโอกาสที่จะถูก </w:t>
      </w:r>
    </w:p>
    <w:p w:rsidR="00655A6D" w:rsidRP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    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หยิบขึ้นมาได้มากที่สุด</w:t>
      </w: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1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มีโอกาสถูกหยิบได้เท่า ๆ กัน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655A6D" w:rsidRP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</w:t>
      </w:r>
      <w:r>
        <w:rPr>
          <w:rFonts w:ascii="TH SarabunPSK" w:eastAsia="CordiaNew-Bold" w:hAnsi="TH SarabunPSK" w:cs="TH SarabunPSK"/>
          <w:sz w:val="32"/>
          <w:szCs w:val="32"/>
        </w:rPr>
        <w:t>2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ขึ้นอยู่กับการหยิบ</w:t>
      </w: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3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</w:t>
      </w:r>
      <w:proofErr w:type="gramStart"/>
      <w:r w:rsidRPr="00655A6D">
        <w:rPr>
          <w:rFonts w:ascii="TH SarabunPSK" w:eastAsia="CordiaNew-Bold" w:hAnsi="TH SarabunPSK" w:cs="TH SarabunPSK"/>
          <w:sz w:val="32"/>
          <w:szCs w:val="32"/>
        </w:rPr>
        <w:t>S ,</w:t>
      </w:r>
      <w:proofErr w:type="gramEnd"/>
      <w:r w:rsidRPr="00655A6D">
        <w:rPr>
          <w:rFonts w:ascii="TH SarabunPSK" w:eastAsia="CordiaNew-Bold" w:hAnsi="TH SarabunPSK" w:cs="TH SarabunPSK"/>
          <w:sz w:val="32"/>
          <w:szCs w:val="32"/>
        </w:rPr>
        <w:t xml:space="preserve"> M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</w:t>
      </w:r>
      <w:r>
        <w:rPr>
          <w:rFonts w:ascii="TH SarabunPSK" w:eastAsia="CordiaNew-Bold" w:hAnsi="TH SarabunPSK" w:cs="TH SarabunPSK"/>
          <w:sz w:val="32"/>
          <w:szCs w:val="32"/>
        </w:rPr>
        <w:t>4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</w:t>
      </w:r>
      <w:proofErr w:type="gramStart"/>
      <w:r w:rsidRPr="00655A6D">
        <w:rPr>
          <w:rFonts w:ascii="TH SarabunPSK" w:eastAsia="CordiaNew-Bold" w:hAnsi="TH SarabunPSK" w:cs="TH SarabunPSK"/>
          <w:sz w:val="32"/>
          <w:szCs w:val="32"/>
        </w:rPr>
        <w:t>L ,</w:t>
      </w:r>
      <w:proofErr w:type="gramEnd"/>
      <w:r w:rsidRPr="00655A6D">
        <w:rPr>
          <w:rFonts w:ascii="TH SarabunPSK" w:eastAsia="CordiaNew-Bold" w:hAnsi="TH SarabunPSK" w:cs="TH SarabunPSK"/>
          <w:sz w:val="32"/>
          <w:szCs w:val="32"/>
        </w:rPr>
        <w:t xml:space="preserve"> XL</w:t>
      </w: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655A6D" w:rsidRPr="00655A6D" w:rsidRDefault="00585776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  <w:cs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</w:t>
      </w:r>
      <w:r w:rsidR="00655A6D" w:rsidRPr="00655A6D">
        <w:rPr>
          <w:rFonts w:ascii="TH SarabunPSK" w:eastAsia="CordiaNew-Bold" w:hAnsi="TH SarabunPSK" w:cs="TH SarabunPSK"/>
          <w:sz w:val="32"/>
          <w:szCs w:val="32"/>
        </w:rPr>
        <w:t xml:space="preserve">9. </w:t>
      </w:r>
      <w:r w:rsidR="00655A6D"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สุ่มเลือกตัวอักษร </w:t>
      </w:r>
      <w:r w:rsidR="00655A6D" w:rsidRPr="00655A6D">
        <w:rPr>
          <w:rFonts w:ascii="TH SarabunPSK" w:eastAsia="CordiaNew-Bold" w:hAnsi="TH SarabunPSK" w:cs="TH SarabunPSK"/>
          <w:sz w:val="32"/>
          <w:szCs w:val="32"/>
        </w:rPr>
        <w:t xml:space="preserve">1 </w:t>
      </w:r>
      <w:r w:rsidR="00655A6D" w:rsidRPr="00655A6D">
        <w:rPr>
          <w:rFonts w:ascii="TH SarabunPSK" w:eastAsia="CordiaNew-Bold" w:hAnsi="TH SarabunPSK" w:cs="TH SarabunPSK"/>
          <w:sz w:val="32"/>
          <w:szCs w:val="32"/>
          <w:cs/>
        </w:rPr>
        <w:t>ตัวจากคำว่า</w:t>
      </w:r>
      <w:r w:rsidR="00655A6D" w:rsidRPr="00655A6D">
        <w:rPr>
          <w:rFonts w:ascii="TH SarabunPSK" w:eastAsia="CordiaNew-Bold" w:hAnsi="TH SarabunPSK" w:cs="TH SarabunPSK"/>
          <w:b/>
          <w:bCs/>
          <w:sz w:val="32"/>
          <w:szCs w:val="32"/>
          <w:cs/>
        </w:rPr>
        <w:t>“</w:t>
      </w:r>
      <w:r w:rsidR="00655A6D" w:rsidRPr="00655A6D">
        <w:rPr>
          <w:rFonts w:ascii="TH SarabunPSK" w:eastAsia="CordiaNew-Bold" w:hAnsi="TH SarabunPSK" w:cs="TH SarabunPSK"/>
          <w:b/>
          <w:bCs/>
          <w:sz w:val="32"/>
          <w:szCs w:val="32"/>
        </w:rPr>
        <w:t>STUDENT”</w:t>
      </w:r>
      <w:r w:rsidR="00655A6D" w:rsidRPr="00655A6D">
        <w:rPr>
          <w:rFonts w:ascii="TH SarabunPSK" w:eastAsia="CordiaNew-Bold" w:hAnsi="TH SarabunPSK" w:cs="TH SarabunPSK"/>
          <w:sz w:val="32"/>
          <w:szCs w:val="32"/>
          <w:cs/>
        </w:rPr>
        <w:t>ข้อใดถูกต้อง</w:t>
      </w:r>
    </w:p>
    <w:p w:rsidR="00655A6D" w:rsidRP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1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โอกาสได้ตัวอักษรที่เป็นสระมากกว่าโอกาสได้ตัวอักษรที่เป็นพยัญชนะ</w:t>
      </w:r>
    </w:p>
    <w:p w:rsidR="00655A6D" w:rsidRP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2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โอกาสได้ตัวอักษรที่เป็นสระน้อยกว่าโอกาสได้ตัวอักษรที่เป็นพยัญชนะ</w:t>
      </w:r>
    </w:p>
    <w:p w:rsidR="00655A6D" w:rsidRP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3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มีโอกาสถูกหยิบได้เท่า ๆกัน</w:t>
      </w:r>
    </w:p>
    <w:p w:rsidR="00655A6D" w:rsidRDefault="00655A6D" w:rsidP="00655A6D">
      <w:pPr>
        <w:spacing w:after="0" w:line="240" w:lineRule="auto"/>
        <w:ind w:firstLine="72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4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ข้อมูลไม่เพียงพอที่จะสรุปได้</w:t>
      </w:r>
    </w:p>
    <w:p w:rsidR="00655A6D" w:rsidRDefault="00655A6D" w:rsidP="00655A6D">
      <w:pPr>
        <w:spacing w:after="0" w:line="240" w:lineRule="auto"/>
        <w:ind w:firstLine="720"/>
        <w:rPr>
          <w:rFonts w:ascii="TH SarabunPSK" w:eastAsia="CordiaNew-Bold" w:hAnsi="TH SarabunPSK" w:cs="TH SarabunPSK"/>
          <w:sz w:val="32"/>
          <w:szCs w:val="32"/>
        </w:rPr>
      </w:pPr>
    </w:p>
    <w:p w:rsidR="00655A6D" w:rsidRP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</w:t>
      </w:r>
      <w:r w:rsidR="00585776">
        <w:rPr>
          <w:rFonts w:ascii="TH SarabunPSK" w:eastAsia="CordiaNew-Bold" w:hAnsi="TH SarabunPSK" w:cs="TH SarabunPSK"/>
          <w:sz w:val="32"/>
          <w:szCs w:val="32"/>
        </w:rPr>
        <w:t xml:space="preserve">  </w:t>
      </w:r>
      <w:r>
        <w:rPr>
          <w:rFonts w:ascii="TH SarabunPSK" w:eastAsia="CordiaNew-Bold" w:hAnsi="TH SarabunPSK" w:cs="TH SarabunPSK"/>
          <w:sz w:val="32"/>
          <w:szCs w:val="32"/>
        </w:rPr>
        <w:t xml:space="preserve"> 10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ทอดลูกเต๋า </w:t>
      </w:r>
      <w:r w:rsidRPr="00655A6D">
        <w:rPr>
          <w:rFonts w:ascii="TH SarabunPSK" w:eastAsia="CordiaNew-Bold" w:hAnsi="TH SarabunPSK" w:cs="TH SarabunPSK"/>
          <w:sz w:val="32"/>
          <w:szCs w:val="32"/>
        </w:rPr>
        <w:t>1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ลูก </w:t>
      </w:r>
      <w:r w:rsidRPr="00655A6D">
        <w:rPr>
          <w:rFonts w:ascii="TH SarabunPSK" w:eastAsia="CordiaNew-Bold" w:hAnsi="TH SarabunPSK" w:cs="TH SarabunPSK"/>
          <w:sz w:val="32"/>
          <w:szCs w:val="32"/>
        </w:rPr>
        <w:t>1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 ครั้ง โอกาสในข้อใดมีโอกาสเกิดขึ้นมากที่สุด</w:t>
      </w: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1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ได้แต้ม </w:t>
      </w:r>
      <w:r w:rsidRPr="00655A6D">
        <w:rPr>
          <w:rFonts w:ascii="TH SarabunPSK" w:eastAsia="CordiaNew-Bold" w:hAnsi="TH SarabunPSK" w:cs="TH SarabunPSK"/>
          <w:sz w:val="32"/>
          <w:szCs w:val="32"/>
        </w:rPr>
        <w:t>1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655A6D" w:rsidRPr="00655A6D" w:rsidRDefault="00F416F2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93056" behindDoc="1" locked="0" layoutInCell="1" allowOverlap="1" wp14:anchorId="4CB4183D" wp14:editId="3412BFE4">
            <wp:simplePos x="0" y="0"/>
            <wp:positionH relativeFrom="column">
              <wp:posOffset>4135120</wp:posOffset>
            </wp:positionH>
            <wp:positionV relativeFrom="paragraph">
              <wp:posOffset>248285</wp:posOffset>
            </wp:positionV>
            <wp:extent cx="1171575" cy="975360"/>
            <wp:effectExtent l="0" t="0" r="9525" b="0"/>
            <wp:wrapThrough wrapText="bothSides">
              <wp:wrapPolygon edited="0">
                <wp:start x="0" y="0"/>
                <wp:lineTo x="0" y="21094"/>
                <wp:lineTo x="21424" y="21094"/>
                <wp:lineTo x="21424" y="0"/>
                <wp:lineTo x="0" y="0"/>
              </wp:wrapPolygon>
            </wp:wrapThrough>
            <wp:docPr id="37" name="รูปภาพ 37" descr="คำอธิบาย: http://xn--12c4bmrju6hc9d9j.com/wp-content/uploads/2015/10/fruit-cartoon-384x3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คำอธิบาย: http://xn--12c4bmrju6hc9d9j.com/wp-content/uploads/2015/10/fruit-cartoon-384x320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97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5A6D"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</w:t>
      </w:r>
      <w:r w:rsidR="00655A6D">
        <w:rPr>
          <w:rFonts w:ascii="TH SarabunPSK" w:eastAsia="CordiaNew-Bold" w:hAnsi="TH SarabunPSK" w:cs="TH SarabunPSK"/>
          <w:sz w:val="32"/>
          <w:szCs w:val="32"/>
        </w:rPr>
        <w:t>2</w:t>
      </w:r>
      <w:r w:rsidR="00655A6D"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ได้แต้มน้อยกว่า </w:t>
      </w:r>
      <w:r w:rsidR="00655A6D" w:rsidRPr="00655A6D">
        <w:rPr>
          <w:rFonts w:ascii="TH SarabunPSK" w:eastAsia="CordiaNew-Bold" w:hAnsi="TH SarabunPSK" w:cs="TH SarabunPSK"/>
          <w:sz w:val="32"/>
          <w:szCs w:val="32"/>
        </w:rPr>
        <w:t>1</w:t>
      </w: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3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ได้แต้มเป็นจำนวนคู่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655A6D" w:rsidRP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</w:t>
      </w:r>
      <w:r>
        <w:rPr>
          <w:rFonts w:ascii="TH SarabunPSK" w:eastAsia="CordiaNew-Bold" w:hAnsi="TH SarabunPSK" w:cs="TH SarabunPSK"/>
          <w:sz w:val="32"/>
          <w:szCs w:val="32"/>
        </w:rPr>
        <w:t>4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ได้แต้มไม่น้อยกว่า </w:t>
      </w:r>
      <w:r w:rsidRPr="00655A6D">
        <w:rPr>
          <w:rFonts w:ascii="TH SarabunPSK" w:eastAsia="CordiaNew-Bold" w:hAnsi="TH SarabunPSK" w:cs="TH SarabunPSK"/>
          <w:sz w:val="32"/>
          <w:szCs w:val="32"/>
        </w:rPr>
        <w:t>1</w:t>
      </w:r>
    </w:p>
    <w:p w:rsidR="00655A6D" w:rsidRPr="00655A6D" w:rsidRDefault="00655A6D" w:rsidP="00655A6D">
      <w:pPr>
        <w:spacing w:after="0" w:line="240" w:lineRule="auto"/>
        <w:ind w:firstLine="720"/>
        <w:rPr>
          <w:rFonts w:ascii="TH SarabunPSK" w:eastAsia="CordiaNew-Bold" w:hAnsi="TH SarabunPSK" w:cs="TH SarabunPSK"/>
          <w:sz w:val="32"/>
          <w:szCs w:val="32"/>
        </w:rPr>
      </w:pPr>
    </w:p>
    <w:p w:rsid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655A6D" w:rsidRP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655A6D" w:rsidRPr="00655A6D" w:rsidRDefault="008336DE" w:rsidP="00655A6D">
      <w:pPr>
        <w:spacing w:after="0" w:line="240" w:lineRule="auto"/>
        <w:rPr>
          <w:rFonts w:ascii="TH SarabunPSK" w:eastAsia="CordiaNew-Bold" w:hAnsi="TH SarabunPSK" w:cs="TH SarabunPSK"/>
          <w:b/>
          <w:bCs/>
          <w:sz w:val="32"/>
          <w:szCs w:val="32"/>
        </w:rPr>
      </w:pPr>
      <w:r>
        <w:rPr>
          <w:noProof/>
          <w:szCs w:val="22"/>
        </w:rPr>
        <w:lastRenderedPageBreak/>
        <w:drawing>
          <wp:anchor distT="0" distB="0" distL="114300" distR="114300" simplePos="0" relativeHeight="251695104" behindDoc="1" locked="0" layoutInCell="1" allowOverlap="1" wp14:anchorId="4E585E9A" wp14:editId="2F320C71">
            <wp:simplePos x="0" y="0"/>
            <wp:positionH relativeFrom="column">
              <wp:posOffset>-650874</wp:posOffset>
            </wp:positionH>
            <wp:positionV relativeFrom="paragraph">
              <wp:posOffset>64135</wp:posOffset>
            </wp:positionV>
            <wp:extent cx="4533900" cy="837093"/>
            <wp:effectExtent l="0" t="0" r="0" b="1270"/>
            <wp:wrapNone/>
            <wp:docPr id="38" name="รูปภาพ 38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0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018" cy="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36DE" w:rsidRPr="008336DE" w:rsidRDefault="008336DE" w:rsidP="008336DE">
      <w:pPr>
        <w:spacing w:after="0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 </w:t>
      </w:r>
      <w:r w:rsidRPr="008336DE">
        <w:rPr>
          <w:rFonts w:ascii="TH SarabunPSK" w:hAnsi="TH SarabunPSK" w:cs="TH SarabunPSK"/>
          <w:b/>
          <w:bCs/>
          <w:sz w:val="40"/>
          <w:szCs w:val="40"/>
          <w:cs/>
        </w:rPr>
        <w:t>กระดาษคำตอบ แบบทดสอบก่อนเรียน</w:t>
      </w:r>
    </w:p>
    <w:p w:rsidR="00655A6D" w:rsidRPr="00655A6D" w:rsidRDefault="00655A6D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655A6D" w:rsidRPr="00E435FB" w:rsidRDefault="008336DE" w:rsidP="00655A6D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  <w:cs/>
        </w:rPr>
      </w:pPr>
      <w:r w:rsidRPr="008336DE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14245E" wp14:editId="55C3F167">
                <wp:simplePos x="0" y="0"/>
                <wp:positionH relativeFrom="column">
                  <wp:posOffset>1028699</wp:posOffset>
                </wp:positionH>
                <wp:positionV relativeFrom="paragraph">
                  <wp:posOffset>63500</wp:posOffset>
                </wp:positionV>
                <wp:extent cx="4448175" cy="428625"/>
                <wp:effectExtent l="0" t="0" r="47625" b="66675"/>
                <wp:wrapNone/>
                <wp:docPr id="739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8175" cy="42862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B6DDE8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92CDDC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205867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8353F6" w:rsidRPr="008336DE" w:rsidRDefault="008353F6" w:rsidP="008336DE">
                            <w:pPr>
                              <w:spacing w:after="160" w:line="259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8336D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แบบฝึกทักษะคณิตศาสตร์เล่มที่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1</w:t>
                            </w:r>
                            <w:r w:rsidRPr="008336D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ความหมายของความน่าจะเป็น</w:t>
                            </w:r>
                          </w:p>
                          <w:p w:rsidR="008353F6" w:rsidRPr="00270BDE" w:rsidRDefault="008353F6" w:rsidP="008336D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" o:spid="_x0000_s1062" style="position:absolute;margin-left:81pt;margin-top:5pt;width:350.25pt;height:33.7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" strokecolor="#92cddc" strokeweight="1pt">
                <v:fill color2="#b6dde8" focus="100%" type="gradient"/>
                <v:shadow on="t" color="#205867" opacity=".5" offset="1pt"/>
                <v:textbox>
                  <w:txbxContent>
                    <w:p w:rsidR="008353F6" w:rsidRPr="008336DE" w:rsidRDefault="008353F6" w:rsidP="008336DE">
                      <w:pPr>
                        <w:spacing w:after="160" w:line="259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8336DE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แบบฝึกทักษะคณิตศาสตร์เล่มที่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1</w:t>
                      </w:r>
                      <w:r w:rsidRPr="008336DE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ความหมายของความน่าจะเป็น</w:t>
                      </w:r>
                    </w:p>
                    <w:p w:rsidR="008353F6" w:rsidRPr="00270BDE" w:rsidRDefault="008353F6" w:rsidP="008336D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655A6D">
        <w:rPr>
          <w:rFonts w:ascii="TH SarabunPSK" w:eastAsia="CordiaNew-Bold" w:hAnsi="TH SarabunPSK" w:cs="TH SarabunPSK" w:hint="cs"/>
          <w:sz w:val="32"/>
          <w:szCs w:val="32"/>
          <w:cs/>
        </w:rPr>
        <w:t xml:space="preserve"> </w:t>
      </w:r>
    </w:p>
    <w:p w:rsidR="00E435FB" w:rsidRDefault="00E435FB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E435FB" w:rsidRPr="00E435FB" w:rsidRDefault="008336DE" w:rsidP="00E435FB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8336DE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910F2A7" wp14:editId="7A39E2A1">
                <wp:simplePos x="0" y="0"/>
                <wp:positionH relativeFrom="column">
                  <wp:posOffset>538480</wp:posOffset>
                </wp:positionH>
                <wp:positionV relativeFrom="line">
                  <wp:posOffset>120015</wp:posOffset>
                </wp:positionV>
                <wp:extent cx="5267325" cy="447675"/>
                <wp:effectExtent l="19050" t="19050" r="47625" b="47625"/>
                <wp:wrapNone/>
                <wp:docPr id="738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67325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F79646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353F6" w:rsidRDefault="008353F6" w:rsidP="008336DE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ชื่อ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……………………………………………..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นามสกุล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…………………………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ชั้น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/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เลขที่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" o:spid="_x0000_s1063" style="position:absolute;margin-left:42.4pt;margin-top:9.45pt;width:414.75pt;height:35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" strokecolor="#f79646" strokeweight="5pt">
                <v:stroke linestyle="thickThin"/>
                <v:shadow color="#868686"/>
                <v:textbox>
                  <w:txbxContent>
                    <w:p w:rsidR="008353F6" w:rsidRDefault="008353F6" w:rsidP="008336DE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   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ชื่อ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……………………………………………..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นามสกุล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…………………………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ชั้น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/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เลขที่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……..</w:t>
                      </w:r>
                    </w:p>
                  </w:txbxContent>
                </v:textbox>
                <w10:wrap anchory="line"/>
              </v:rect>
            </w:pict>
          </mc:Fallback>
        </mc:AlternateContent>
      </w:r>
    </w:p>
    <w:p w:rsidR="001902F9" w:rsidRDefault="001902F9" w:rsidP="00D17C1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902F9" w:rsidRPr="00D17C1B" w:rsidRDefault="001902F9" w:rsidP="00D17C1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336DE" w:rsidRPr="008336DE" w:rsidRDefault="008336DE" w:rsidP="008336DE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</w:t>
      </w:r>
      <w:r w:rsidRPr="008336DE">
        <w:rPr>
          <w:rFonts w:ascii="TH SarabunPSK" w:hAnsi="TH SarabunPSK" w:cs="TH SarabunPSK"/>
          <w:b/>
          <w:bCs/>
          <w:sz w:val="32"/>
          <w:szCs w:val="32"/>
          <w:u w:val="double"/>
          <w:cs/>
        </w:rPr>
        <w:t>คำชี้แจง</w:t>
      </w:r>
      <w:r w:rsidRPr="008336DE">
        <w:rPr>
          <w:rFonts w:ascii="TH SarabunPSK" w:hAnsi="TH SarabunPSK" w:cs="TH SarabunPSK"/>
          <w:sz w:val="32"/>
          <w:szCs w:val="32"/>
          <w:cs/>
        </w:rPr>
        <w:t xml:space="preserve">   ให้นักเรียนเลือกคำตอบที่ถูกต้องที่สุดเพียงคำตอบเดียวแล้วทำเครื่องหมาย (</w:t>
      </w:r>
      <w:r w:rsidRPr="008336DE">
        <w:rPr>
          <w:rFonts w:ascii="TH SarabunPSK" w:hAnsi="TH SarabunPSK" w:cs="TH SarabunPSK"/>
          <w:sz w:val="32"/>
          <w:szCs w:val="32"/>
        </w:rPr>
        <w:sym w:font="Wingdings 2" w:char="F04F"/>
      </w:r>
      <w:r w:rsidRPr="008336DE">
        <w:rPr>
          <w:rFonts w:ascii="TH SarabunPSK" w:hAnsi="TH SarabunPSK" w:cs="TH SarabunPSK"/>
          <w:sz w:val="32"/>
          <w:szCs w:val="32"/>
          <w:cs/>
        </w:rPr>
        <w:t>) ลงใน</w:t>
      </w:r>
    </w:p>
    <w:p w:rsidR="008336DE" w:rsidRDefault="008336DE" w:rsidP="008336DE">
      <w:pPr>
        <w:spacing w:after="0"/>
        <w:rPr>
          <w:rFonts w:ascii="TH SarabunPSK" w:hAnsi="TH SarabunPSK" w:cs="TH SarabunPSK"/>
          <w:sz w:val="32"/>
          <w:szCs w:val="32"/>
        </w:rPr>
      </w:pPr>
      <w:r w:rsidRPr="008336DE">
        <w:rPr>
          <w:rFonts w:ascii="TH SarabunPSK" w:hAnsi="TH SarabunPSK" w:cs="TH SarabunPSK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8336DE">
        <w:rPr>
          <w:rFonts w:ascii="TH SarabunPSK" w:hAnsi="TH SarabunPSK" w:cs="TH SarabunPSK"/>
          <w:sz w:val="32"/>
          <w:szCs w:val="32"/>
          <w:cs/>
        </w:rPr>
        <w:t xml:space="preserve"> กระดาษคำตอ</w:t>
      </w:r>
      <w:r w:rsidRPr="008336DE">
        <w:rPr>
          <w:rFonts w:ascii="TH SarabunPSK" w:hAnsi="TH SarabunPSK" w:cs="TH SarabunPSK" w:hint="cs"/>
          <w:sz w:val="32"/>
          <w:szCs w:val="32"/>
          <w:cs/>
        </w:rPr>
        <w:t>บ</w:t>
      </w:r>
    </w:p>
    <w:tbl>
      <w:tblPr>
        <w:tblpPr w:leftFromText="180" w:rightFromText="180" w:vertAnchor="text" w:horzAnchor="page" w:tblpX="2653" w:tblpY="9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76"/>
        <w:gridCol w:w="626"/>
        <w:gridCol w:w="630"/>
        <w:gridCol w:w="630"/>
        <w:gridCol w:w="630"/>
      </w:tblGrid>
      <w:tr w:rsidR="008336DE" w:rsidRPr="008336DE" w:rsidTr="005826D9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ข้อ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1</w:t>
            </w:r>
            <w:r w:rsidRPr="008336DE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.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2</w:t>
            </w:r>
            <w:r w:rsidRPr="008336DE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.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3</w:t>
            </w:r>
            <w:r w:rsidRPr="008336DE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.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4</w:t>
            </w:r>
            <w:r w:rsidRPr="008336DE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.</w:t>
            </w:r>
          </w:p>
        </w:tc>
      </w:tr>
      <w:tr w:rsidR="008336DE" w:rsidRPr="008336DE" w:rsidTr="005826D9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1.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8336DE" w:rsidRPr="008336DE" w:rsidTr="005826D9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2.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8336DE" w:rsidRPr="008336DE" w:rsidTr="005826D9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3.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8336DE" w:rsidRPr="008336DE" w:rsidTr="005826D9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4.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8336DE" w:rsidRPr="008336DE" w:rsidTr="005826D9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5.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8336DE" w:rsidRPr="008336DE" w:rsidTr="005826D9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6.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8336DE" w:rsidRPr="008336DE" w:rsidTr="005826D9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7.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8336DE" w:rsidRPr="008336DE" w:rsidTr="005826D9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8.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8336DE" w:rsidRPr="008336DE" w:rsidTr="005826D9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9.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8336DE" w:rsidRPr="008336DE" w:rsidTr="005826D9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10.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tbl>
      <w:tblPr>
        <w:tblpPr w:leftFromText="180" w:rightFromText="180" w:vertAnchor="text" w:horzAnchor="page" w:tblpX="6628" w:tblpY="18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0"/>
        <w:gridCol w:w="1260"/>
      </w:tblGrid>
      <w:tr w:rsidR="008336DE" w:rsidRPr="008336DE" w:rsidTr="005826D9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คะแนนเต็ม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10</w:t>
            </w:r>
          </w:p>
        </w:tc>
      </w:tr>
      <w:tr w:rsidR="008336DE" w:rsidRPr="008336DE" w:rsidTr="005826D9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8336DE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คะแนนที่ได้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DE" w:rsidRPr="008336DE" w:rsidRDefault="008336DE" w:rsidP="008336D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8336DE" w:rsidP="00D55A0B">
      <w:pPr>
        <w:rPr>
          <w:szCs w:val="22"/>
        </w:rPr>
      </w:pPr>
      <w:r w:rsidRPr="008336DE">
        <w:rPr>
          <w:noProof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19B84542" wp14:editId="4D45B7BD">
                <wp:simplePos x="0" y="0"/>
                <wp:positionH relativeFrom="column">
                  <wp:posOffset>3638550</wp:posOffset>
                </wp:positionH>
                <wp:positionV relativeFrom="paragraph">
                  <wp:posOffset>145415</wp:posOffset>
                </wp:positionV>
                <wp:extent cx="1704975" cy="1514475"/>
                <wp:effectExtent l="0" t="0" r="9525" b="9525"/>
                <wp:wrapNone/>
                <wp:docPr id="39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04975" cy="1514475"/>
                          <a:chOff x="6450" y="7729"/>
                          <a:chExt cx="2685" cy="2160"/>
                        </a:xfrm>
                      </wpg:grpSpPr>
                      <wps:wsp>
                        <wps:cNvPr id="40" name="Text Box 138"/>
                        <wps:cNvSpPr txBox="1">
                          <a:spLocks noChangeArrowheads="1"/>
                        </wps:cNvSpPr>
                        <wps:spPr bwMode="auto">
                          <a:xfrm>
                            <a:off x="6450" y="7729"/>
                            <a:ext cx="2685" cy="21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53F6" w:rsidRDefault="008353F6" w:rsidP="008336DE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10"/>
                                  <w:szCs w:val="10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ระดับคุณภาพ</w:t>
                              </w:r>
                            </w:p>
                            <w:p w:rsidR="008353F6" w:rsidRDefault="008353F6" w:rsidP="008336DE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10"/>
                                  <w:szCs w:val="10"/>
                                </w:rPr>
                              </w:pPr>
                            </w:p>
                            <w:p w:rsidR="008353F6" w:rsidRDefault="008353F6" w:rsidP="008336DE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 xml:space="preserve">             ดีมาก</w:t>
                              </w:r>
                            </w:p>
                            <w:p w:rsidR="008353F6" w:rsidRDefault="008353F6" w:rsidP="008336DE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 xml:space="preserve">             ดี</w:t>
                              </w:r>
                            </w:p>
                            <w:p w:rsidR="008353F6" w:rsidRDefault="008353F6" w:rsidP="008336DE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            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พอใช้</w:t>
                              </w:r>
                            </w:p>
                            <w:p w:rsidR="008353F6" w:rsidRDefault="008353F6" w:rsidP="008336DE">
                              <w:pPr>
                                <w:spacing w:after="0" w:line="240" w:lineRule="auto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 xml:space="preserve">             ปรับปรุง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สี่เหลี่ยมผืนผ้า 142"/>
                        <wps:cNvSpPr>
                          <a:spLocks noChangeArrowheads="1"/>
                        </wps:cNvSpPr>
                        <wps:spPr bwMode="auto">
                          <a:xfrm>
                            <a:off x="6960" y="9453"/>
                            <a:ext cx="360" cy="2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rgbClr val="F79646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2" name="สี่เหลี่ยมผืนผ้า 141"/>
                        <wps:cNvSpPr>
                          <a:spLocks noChangeArrowheads="1"/>
                        </wps:cNvSpPr>
                        <wps:spPr bwMode="auto">
                          <a:xfrm>
                            <a:off x="6960" y="9078"/>
                            <a:ext cx="360" cy="2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rgbClr val="F79646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3" name="สี่เหลี่ยมผืนผ้า 140"/>
                        <wps:cNvSpPr>
                          <a:spLocks noChangeArrowheads="1"/>
                        </wps:cNvSpPr>
                        <wps:spPr bwMode="auto">
                          <a:xfrm>
                            <a:off x="6960" y="8719"/>
                            <a:ext cx="360" cy="2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rgbClr val="F79646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4" name="สี่เหลี่ยมผืนผ้า 139"/>
                        <wps:cNvSpPr>
                          <a:spLocks noChangeArrowheads="1"/>
                        </wps:cNvSpPr>
                        <wps:spPr bwMode="auto">
                          <a:xfrm>
                            <a:off x="6960" y="8344"/>
                            <a:ext cx="360" cy="2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rgbClr val="F79646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" o:spid="_x0000_s1064" style="position:absolute;margin-left:286.5pt;margin-top:11.45pt;width:134.25pt;height:119.25pt;z-index:251703296" coordorigin="6450,7729" coordsize="2685,2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">
                <v:shape id="Text Box 138" o:spid="_x0000_s1065" type="#_x0000_t202" style="position:absolute;left:6450;top:7729;width:2685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" stroked="f" strokeweight=".5pt">
                  <v:textbox>
                    <w:txbxContent>
                      <w:p w:rsidR="008353F6" w:rsidRDefault="008353F6" w:rsidP="008336DE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b/>
                            <w:bCs/>
                            <w:sz w:val="10"/>
                            <w:szCs w:val="10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ระดับคุณภาพ</w:t>
                        </w:r>
                      </w:p>
                      <w:p w:rsidR="008353F6" w:rsidRDefault="008353F6" w:rsidP="008336DE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b/>
                            <w:bCs/>
                            <w:sz w:val="10"/>
                            <w:szCs w:val="10"/>
                          </w:rPr>
                        </w:pPr>
                      </w:p>
                      <w:p w:rsidR="008353F6" w:rsidRDefault="008353F6" w:rsidP="008336DE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 xml:space="preserve">             ดีมาก</w:t>
                        </w:r>
                      </w:p>
                      <w:p w:rsidR="008353F6" w:rsidRDefault="008353F6" w:rsidP="008336DE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 xml:space="preserve">             ดี</w:t>
                        </w:r>
                      </w:p>
                      <w:p w:rsidR="008353F6" w:rsidRDefault="008353F6" w:rsidP="008336DE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 xml:space="preserve">            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พอใช้</w:t>
                        </w:r>
                      </w:p>
                      <w:p w:rsidR="008353F6" w:rsidRDefault="008353F6" w:rsidP="008336DE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 xml:space="preserve">             ปรับปรุง</w:t>
                        </w:r>
                      </w:p>
                    </w:txbxContent>
                  </v:textbox>
                </v:shape>
                <v:rect id="สี่เหลี่ยมผืนผ้า 142" o:spid="_x0000_s1066" style="position:absolute;left:6960;top:9453;width:360;height:2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p+2cMA&#10;AADbAAAADwAAAGRycy9kb3ducmV2LnhtbESPQWvCQBSE70L/w/IK3nSjFLHRVawgVAQhtsXrI/u6&#10;CWbfhuyaxH/vCoLHYWa+YZbr3laipcaXjhVMxgkI4tzpko2C35/daA7CB2SNlWNScCMP69XbYImp&#10;dh1n1J6CERHCPkUFRQh1KqXPC7Lox64mjt6/ayyGKBsjdYNdhNtKTpNkJi2WHBcKrGlbUH45Xa2C&#10;rszOe2rdrN4c+4v509nnwXwpNXzvNwsQgfrwCj/b31rBxwQeX+IPk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Zp+2cMAAADbAAAADwAAAAAAAAAAAAAAAACYAgAAZHJzL2Rv&#10;d25yZXYueG1sUEsFBgAAAAAEAAQA9QAAAIgDAAAAAA==&#10;" strokecolor="#f79646" strokeweight="2pt"/>
                <v:rect id="สี่เหลี่ยมผืนผ้า 141" o:spid="_x0000_s1067" style="position:absolute;left:6960;top:9078;width:360;height:2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jgrsMA&#10;AADbAAAADwAAAGRycy9kb3ducmV2LnhtbESPQWvCQBSE70L/w/IK3nRTEanRVWxBUAQh2uL1kX3d&#10;BLNvQ3ZN4r93BaHHYWa+YZbr3laipcaXjhV8jBMQxLnTJRsFP+ft6BOED8gaK8ek4E4e1qu3wRJT&#10;7TrOqD0FIyKEfYoKihDqVEqfF2TRj11NHL0/11gMUTZG6ga7CLeVnCTJTFosOS4UWNN3Qfn1dLMK&#10;ujK77Kl1s3pz7K/mV2fzg/lSavjebxYgAvXhP/xq77SC6QSeX+IP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jgrsMAAADbAAAADwAAAAAAAAAAAAAAAACYAgAAZHJzL2Rv&#10;d25yZXYueG1sUEsFBgAAAAAEAAQA9QAAAIgDAAAAAA==&#10;" strokecolor="#f79646" strokeweight="2pt"/>
                <v:rect id="สี่เหลี่ยมผืนผ้า 140" o:spid="_x0000_s1068" style="position:absolute;left:6960;top:8719;width:360;height:2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RFNcQA&#10;AADbAAAADwAAAGRycy9kb3ducmV2LnhtbESP3WrCQBSE7wu+w3KE3tWNWkSjq2hBqBQK8QdvD9nj&#10;Jpg9G7LbJL59t1DwcpiZb5jVpreVaKnxpWMF41ECgjh3umSj4Hzav81B+ICssXJMCh7kYbMevKww&#10;1a7jjNpjMCJC2KeooAihTqX0eUEW/cjVxNG7ucZiiLIxUjfYRbit5CRJZtJiyXGhwJo+Csrvxx+r&#10;oCuz64FaN6u33/3dXHS2+DI7pV6H/XYJIlAfnuH/9qdW8D6Fvy/xB8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ERTXEAAAA2wAAAA8AAAAAAAAAAAAAAAAAmAIAAGRycy9k&#10;b3ducmV2LnhtbFBLBQYAAAAABAAEAPUAAACJAwAAAAA=&#10;" strokecolor="#f79646" strokeweight="2pt"/>
                <v:rect id="สี่เหลี่ยมผืนผ้า 139" o:spid="_x0000_s1069" style="position:absolute;left:6960;top:8344;width:360;height:2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3dQcMA&#10;AADbAAAADwAAAGRycy9kb3ducmV2LnhtbESPQWvCQBSE70L/w/IKvemmRUSjq6hQsAhCYovXR/Z1&#10;E8y+Ddk1Sf99VxA8DjPzDbPaDLYWHbW+cqzgfZKAIC6crtgo+D5/jucgfEDWWDsmBX/kYbN+Ga0w&#10;1a7njLo8GBEh7FNUUIbQpFL6oiSLfuIa4uj9utZiiLI1UrfYR7it5UeSzKTFiuNCiQ3tSyqu+c0q&#10;6Kvs8kWdmzXb03A1PzpbHM1OqbfXYbsEEWgIz/CjfdAKplO4f4k/QK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e3dQcMAAADbAAAADwAAAAAAAAAAAAAAAACYAgAAZHJzL2Rv&#10;d25yZXYueG1sUEsFBgAAAAAEAAQA9QAAAIgDAAAAAA==&#10;" strokecolor="#f79646" strokeweight="2pt"/>
              </v:group>
            </w:pict>
          </mc:Fallback>
        </mc:AlternateContent>
      </w: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8336DE" w:rsidRDefault="008336DE" w:rsidP="008336DE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</w:t>
      </w:r>
    </w:p>
    <w:p w:rsidR="008336DE" w:rsidRPr="008336DE" w:rsidRDefault="008336DE" w:rsidP="008336DE">
      <w:pPr>
        <w:spacing w:after="0"/>
        <w:jc w:val="center"/>
        <w:rPr>
          <w:rFonts w:ascii="TH SarabunPSK" w:hAnsi="TH SarabunPSK" w:cs="TH SarabunPSK"/>
          <w:sz w:val="16"/>
          <w:szCs w:val="16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</w:t>
      </w:r>
      <w:r w:rsidRPr="008336DE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ลงชื่อ............................................ผู้ตรวจ</w:t>
      </w:r>
    </w:p>
    <w:p w:rsidR="00AC7B1E" w:rsidRPr="008336DE" w:rsidRDefault="008336DE" w:rsidP="008336D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6A6A16F" wp14:editId="418BD5A6">
                <wp:simplePos x="0" y="0"/>
                <wp:positionH relativeFrom="column">
                  <wp:posOffset>-885825</wp:posOffset>
                </wp:positionH>
                <wp:positionV relativeFrom="paragraph">
                  <wp:posOffset>223520</wp:posOffset>
                </wp:positionV>
                <wp:extent cx="7562850" cy="45085"/>
                <wp:effectExtent l="0" t="19050" r="0" b="69215"/>
                <wp:wrapNone/>
                <wp:docPr id="59" name="ลบ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62850" cy="45085"/>
                        </a:xfrm>
                        <a:prstGeom prst="mathMinus">
                          <a:avLst/>
                        </a:prstGeom>
                        <a:gradFill rotWithShape="1">
                          <a:gsLst>
                            <a:gs pos="0">
                              <a:srgbClr val="4BACC6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4BACC6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4BACC6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ลบ 143" o:spid="_x0000_s1026" style="position:absolute;margin-left:-69.75pt;margin-top:17.6pt;width:595.5pt;height:3.5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562850,45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" path="m1002456,17241r5557938,l6560394,27844r-5557938,l1002456,17241xe" fillcolor="#9eeaff" strokecolor="#46aac5">
                <v:fill color2="#e4f9ff" rotate="t" angle="180" colors="0 #9eeaff;22938f #bbefff;1 #e4f9ff" focus="100%" type="gradient"/>
                <v:shadow on="t" color="black" opacity="24903f" origin=",.5" offset="0,.55556mm"/>
                <v:path arrowok="t" o:connecttype="custom" o:connectlocs="1002456,17241;6560394,17241;6560394,27844;1002456,27844;1002456,17241" o:connectangles="0,0,0,0,0"/>
              </v:shape>
            </w:pict>
          </mc:Fallback>
        </mc:AlternateContent>
      </w:r>
      <w:r w:rsidRPr="008336DE">
        <w:rPr>
          <w:rFonts w:ascii="TH SarabunPSK" w:hAnsi="TH SarabunPSK" w:cs="TH SarabunPSK"/>
          <w:sz w:val="32"/>
          <w:szCs w:val="32"/>
          <w:cs/>
        </w:rPr>
        <w:tab/>
      </w:r>
      <w:r w:rsidRPr="008336DE">
        <w:rPr>
          <w:rFonts w:ascii="TH SarabunPSK" w:hAnsi="TH SarabunPSK" w:cs="TH SarabunPSK"/>
          <w:sz w:val="32"/>
          <w:szCs w:val="32"/>
          <w:cs/>
        </w:rPr>
        <w:tab/>
        <w:t xml:space="preserve">      (...........................................)</w:t>
      </w:r>
    </w:p>
    <w:p w:rsidR="008336DE" w:rsidRPr="008336DE" w:rsidRDefault="008336DE" w:rsidP="008336DE">
      <w:pPr>
        <w:spacing w:after="0" w:line="240" w:lineRule="auto"/>
        <w:rPr>
          <w:rFonts w:ascii="TH SarabunPSK" w:eastAsia="Times New Roman" w:hAnsi="TH SarabunPSK" w:cs="TH SarabunPSK"/>
          <w:sz w:val="18"/>
          <w:szCs w:val="18"/>
        </w:rPr>
      </w:pPr>
    </w:p>
    <w:p w:rsidR="008336DE" w:rsidRPr="008336DE" w:rsidRDefault="008336DE" w:rsidP="008336DE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8336DE">
        <w:rPr>
          <w:rFonts w:ascii="TH SarabunPSK" w:eastAsia="Times New Roman" w:hAnsi="TH SarabunPSK" w:cs="TH SarabunPSK"/>
          <w:sz w:val="32"/>
          <w:szCs w:val="32"/>
        </w:rPr>
        <w:t xml:space="preserve">* </w:t>
      </w:r>
      <w:r w:rsidRPr="008336DE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ผ่านเกณฑ์ร้อยละ </w:t>
      </w:r>
      <w:r w:rsidRPr="008336DE">
        <w:rPr>
          <w:rFonts w:ascii="TH SarabunPSK" w:eastAsia="Times New Roman" w:hAnsi="TH SarabunPSK" w:cs="TH SarabunPSK"/>
          <w:sz w:val="32"/>
          <w:szCs w:val="32"/>
        </w:rPr>
        <w:t>70</w:t>
      </w:r>
      <w:r w:rsidRPr="008336DE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ของคะแนนเต็ม (ต้องได้ </w:t>
      </w:r>
      <w:r w:rsidRPr="008336DE">
        <w:rPr>
          <w:rFonts w:ascii="TH SarabunPSK" w:eastAsia="Times New Roman" w:hAnsi="TH SarabunPSK" w:cs="TH SarabunPSK"/>
          <w:sz w:val="32"/>
          <w:szCs w:val="32"/>
        </w:rPr>
        <w:t>7</w:t>
      </w:r>
      <w:r w:rsidRPr="008336DE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คะแนนขึ้นไป)</w:t>
      </w:r>
    </w:p>
    <w:p w:rsidR="008336DE" w:rsidRPr="008336DE" w:rsidRDefault="008336DE" w:rsidP="008336DE">
      <w:pPr>
        <w:spacing w:after="0" w:line="240" w:lineRule="auto"/>
        <w:rPr>
          <w:rFonts w:ascii="TH SarabunPSK" w:eastAsia="Times New Roman" w:hAnsi="TH SarabunPSK" w:cs="TH SarabunPSK"/>
          <w:b/>
          <w:bCs/>
          <w:sz w:val="10"/>
          <w:szCs w:val="10"/>
        </w:rPr>
      </w:pPr>
      <w:r w:rsidRPr="008336DE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ระดับคุณภาพ</w:t>
      </w:r>
    </w:p>
    <w:p w:rsidR="008336DE" w:rsidRPr="008336DE" w:rsidRDefault="008336DE" w:rsidP="008336DE">
      <w:pPr>
        <w:spacing w:after="0" w:line="240" w:lineRule="auto"/>
        <w:rPr>
          <w:rFonts w:ascii="TH SarabunPSK" w:eastAsia="Times New Roman" w:hAnsi="TH SarabunPSK" w:cs="TH SarabunPSK"/>
          <w:b/>
          <w:bCs/>
          <w:sz w:val="6"/>
          <w:szCs w:val="6"/>
        </w:rPr>
      </w:pPr>
    </w:p>
    <w:p w:rsidR="008336DE" w:rsidRPr="008336DE" w:rsidRDefault="008336DE" w:rsidP="008336DE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8336D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 xml:space="preserve">ทำได้  9 </w:t>
      </w:r>
      <w:r w:rsidRPr="008336DE">
        <w:rPr>
          <w:rFonts w:ascii="TH SarabunPSK" w:eastAsia="Times New Roman" w:hAnsi="TH SarabunPSK" w:cs="TH SarabunPSK"/>
          <w:sz w:val="32"/>
          <w:szCs w:val="32"/>
        </w:rPr>
        <w:t xml:space="preserve">– </w:t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>10  คะแนน</w:t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336DE">
        <w:rPr>
          <w:rFonts w:ascii="TH SarabunPSK" w:eastAsia="Times New Roman" w:hAnsi="TH SarabunPSK" w:cs="TH SarabunPSK" w:hint="cs"/>
          <w:sz w:val="32"/>
          <w:szCs w:val="32"/>
          <w:cs/>
        </w:rPr>
        <w:t>ระดับ</w:t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ab/>
        <w:t>ดีมาก</w:t>
      </w:r>
    </w:p>
    <w:p w:rsidR="008336DE" w:rsidRPr="008336DE" w:rsidRDefault="008336DE" w:rsidP="008336DE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8336DE">
        <w:rPr>
          <w:rFonts w:ascii="TH SarabunPSK" w:eastAsia="Times New Roman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C900F3B" wp14:editId="2DA520AD">
                <wp:simplePos x="0" y="0"/>
                <wp:positionH relativeFrom="column">
                  <wp:posOffset>3038475</wp:posOffset>
                </wp:positionH>
                <wp:positionV relativeFrom="paragraph">
                  <wp:posOffset>231140</wp:posOffset>
                </wp:positionV>
                <wp:extent cx="561975" cy="295275"/>
                <wp:effectExtent l="0" t="0" r="9525" b="9525"/>
                <wp:wrapNone/>
                <wp:docPr id="101" name="Text Box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5" cy="2952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53F6" w:rsidRPr="009757C9" w:rsidRDefault="008353F6" w:rsidP="008336DE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พอใช้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01" o:spid="_x0000_s1070" type="#_x0000_t202" style="position:absolute;margin-left:239.25pt;margin-top:18.2pt;width:44.25pt;height:23.2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" fillcolor="window" stroked="f" strokeweight=".5pt">
                <v:textbox>
                  <w:txbxContent>
                    <w:p w:rsidR="008353F6" w:rsidRPr="009757C9" w:rsidRDefault="008353F6" w:rsidP="008336DE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พอใช้</w:t>
                      </w:r>
                    </w:p>
                  </w:txbxContent>
                </v:textbox>
              </v:shape>
            </w:pict>
          </mc:Fallback>
        </mc:AlternateContent>
      </w:r>
      <w:r w:rsidRPr="008336DE">
        <w:rPr>
          <w:rFonts w:ascii="TH SarabunPSK" w:eastAsia="Times New Roman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2E3694F" wp14:editId="594BDB15">
                <wp:simplePos x="0" y="0"/>
                <wp:positionH relativeFrom="column">
                  <wp:posOffset>2181225</wp:posOffset>
                </wp:positionH>
                <wp:positionV relativeFrom="paragraph">
                  <wp:posOffset>221615</wp:posOffset>
                </wp:positionV>
                <wp:extent cx="561975" cy="295275"/>
                <wp:effectExtent l="0" t="0" r="9525" b="9525"/>
                <wp:wrapNone/>
                <wp:docPr id="100" name="Text Box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5" cy="2952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53F6" w:rsidRPr="009757C9" w:rsidRDefault="008353F6" w:rsidP="008336DE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975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ระดับ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00" o:spid="_x0000_s1071" type="#_x0000_t202" style="position:absolute;margin-left:171.75pt;margin-top:17.45pt;width:44.25pt;height:23.2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" fillcolor="window" stroked="f" strokeweight=".5pt">
                <v:textbox>
                  <w:txbxContent>
                    <w:p w:rsidR="008353F6" w:rsidRPr="009757C9" w:rsidRDefault="008353F6" w:rsidP="008336DE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975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ระดับ</w:t>
                      </w:r>
                    </w:p>
                  </w:txbxContent>
                </v:textbox>
              </v:shape>
            </w:pict>
          </mc:Fallback>
        </mc:AlternateContent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ทำได้  7 </w:t>
      </w:r>
      <w:r w:rsidRPr="008336DE">
        <w:rPr>
          <w:rFonts w:ascii="TH SarabunPSK" w:eastAsia="Times New Roman" w:hAnsi="TH SarabunPSK" w:cs="TH SarabunPSK"/>
          <w:sz w:val="32"/>
          <w:szCs w:val="32"/>
        </w:rPr>
        <w:t xml:space="preserve">– </w:t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>8   คะแนน</w:t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336DE">
        <w:rPr>
          <w:rFonts w:ascii="TH SarabunPSK" w:eastAsia="Times New Roman" w:hAnsi="TH SarabunPSK" w:cs="TH SarabunPSK" w:hint="cs"/>
          <w:sz w:val="32"/>
          <w:szCs w:val="32"/>
          <w:cs/>
        </w:rPr>
        <w:t>ระดับ</w:t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ab/>
        <w:t>ดี</w:t>
      </w:r>
    </w:p>
    <w:p w:rsidR="008336DE" w:rsidRPr="008336DE" w:rsidRDefault="008336DE" w:rsidP="008336DE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8336DE">
        <w:rPr>
          <w:rFonts w:ascii="TH SarabunPSK" w:eastAsia="Times New Roman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E20973C" wp14:editId="5356B422">
                <wp:simplePos x="0" y="0"/>
                <wp:positionH relativeFrom="column">
                  <wp:posOffset>3038475</wp:posOffset>
                </wp:positionH>
                <wp:positionV relativeFrom="paragraph">
                  <wp:posOffset>269875</wp:posOffset>
                </wp:positionV>
                <wp:extent cx="762000" cy="295275"/>
                <wp:effectExtent l="0" t="0" r="0" b="9525"/>
                <wp:wrapNone/>
                <wp:docPr id="102" name="Text Box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2000" cy="2952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53F6" w:rsidRPr="009757C9" w:rsidRDefault="008353F6" w:rsidP="008336DE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ปรับปรุง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02" o:spid="_x0000_s1072" type="#_x0000_t202" style="position:absolute;margin-left:239.25pt;margin-top:21.25pt;width:60pt;height:23.25pt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" fillcolor="window" stroked="f" strokeweight=".5pt">
                <v:textbox>
                  <w:txbxContent>
                    <w:p w:rsidR="008353F6" w:rsidRPr="009757C9" w:rsidRDefault="008353F6" w:rsidP="008336DE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ปรับปรุง</w:t>
                      </w:r>
                    </w:p>
                  </w:txbxContent>
                </v:textbox>
              </v:shape>
            </w:pict>
          </mc:Fallback>
        </mc:AlternateContent>
      </w:r>
      <w:r w:rsidRPr="008336DE">
        <w:rPr>
          <w:rFonts w:ascii="TH SarabunPSK" w:eastAsia="Times New Roman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049664D" wp14:editId="5AE66BAB">
                <wp:simplePos x="0" y="0"/>
                <wp:positionH relativeFrom="column">
                  <wp:posOffset>2181225</wp:posOffset>
                </wp:positionH>
                <wp:positionV relativeFrom="paragraph">
                  <wp:posOffset>241300</wp:posOffset>
                </wp:positionV>
                <wp:extent cx="561975" cy="295275"/>
                <wp:effectExtent l="0" t="0" r="9525" b="9525"/>
                <wp:wrapNone/>
                <wp:docPr id="81" name="Text Box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5" cy="2952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53F6" w:rsidRPr="009757C9" w:rsidRDefault="008353F6" w:rsidP="008336DE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975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ระดับ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1" o:spid="_x0000_s1073" type="#_x0000_t202" style="position:absolute;margin-left:171.75pt;margin-top:19pt;width:44.25pt;height:23.2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" fillcolor="window" stroked="f" strokeweight=".5pt">
                <v:textbox>
                  <w:txbxContent>
                    <w:p w:rsidR="008353F6" w:rsidRPr="009757C9" w:rsidRDefault="008353F6" w:rsidP="008336DE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975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ระดับ</w:t>
                      </w:r>
                    </w:p>
                  </w:txbxContent>
                </v:textbox>
              </v:shape>
            </w:pict>
          </mc:Fallback>
        </mc:AlternateContent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ทำได้  5 </w:t>
      </w:r>
      <w:r w:rsidRPr="008336DE">
        <w:rPr>
          <w:rFonts w:ascii="TH SarabunPSK" w:eastAsia="Times New Roman" w:hAnsi="TH SarabunPSK" w:cs="TH SarabunPSK"/>
          <w:sz w:val="32"/>
          <w:szCs w:val="32"/>
        </w:rPr>
        <w:t xml:space="preserve">– </w:t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>6   คะแนน</w:t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336DE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  </w:t>
      </w:r>
    </w:p>
    <w:p w:rsidR="008336DE" w:rsidRPr="008336DE" w:rsidRDefault="008336DE" w:rsidP="008336DE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8336DE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ทำได้  </w:t>
      </w:r>
      <w:r w:rsidRPr="008336DE">
        <w:rPr>
          <w:rFonts w:ascii="TH SarabunPSK" w:eastAsia="Times New Roman" w:hAnsi="TH SarabunPSK" w:cs="TH SarabunPSK"/>
          <w:sz w:val="32"/>
          <w:szCs w:val="32"/>
        </w:rPr>
        <w:t>0</w:t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8336DE">
        <w:rPr>
          <w:rFonts w:ascii="TH SarabunPSK" w:eastAsia="Times New Roman" w:hAnsi="TH SarabunPSK" w:cs="TH SarabunPSK"/>
          <w:sz w:val="32"/>
          <w:szCs w:val="32"/>
        </w:rPr>
        <w:t xml:space="preserve">– </w:t>
      </w:r>
      <w:r w:rsidRPr="008336DE">
        <w:rPr>
          <w:rFonts w:ascii="TH SarabunPSK" w:eastAsia="Times New Roman" w:hAnsi="TH SarabunPSK" w:cs="TH SarabunPSK"/>
          <w:sz w:val="32"/>
          <w:szCs w:val="32"/>
          <w:cs/>
        </w:rPr>
        <w:t>4   คะแ</w:t>
      </w:r>
      <w:r w:rsidRPr="008336DE">
        <w:rPr>
          <w:rFonts w:ascii="TH SarabunPSK" w:eastAsia="Times New Roman" w:hAnsi="TH SarabunPSK" w:cs="TH SarabunPSK" w:hint="cs"/>
          <w:sz w:val="32"/>
          <w:szCs w:val="32"/>
          <w:cs/>
        </w:rPr>
        <w:t>น</w:t>
      </w:r>
      <w:r w:rsidR="008B0294">
        <w:rPr>
          <w:rFonts w:ascii="TH SarabunPSK" w:eastAsia="Times New Roman" w:hAnsi="TH SarabunPSK" w:cs="TH SarabunPSK" w:hint="cs"/>
          <w:sz w:val="32"/>
          <w:szCs w:val="32"/>
          <w:cs/>
        </w:rPr>
        <w:t>น</w:t>
      </w:r>
    </w:p>
    <w:p w:rsidR="00AC7B1E" w:rsidRDefault="00AD06F5" w:rsidP="00D55A0B">
      <w:pPr>
        <w:rPr>
          <w:szCs w:val="22"/>
        </w:rPr>
      </w:pPr>
      <w:r>
        <w:rPr>
          <w:noProof/>
          <w:szCs w:val="22"/>
        </w:rPr>
        <w:lastRenderedPageBreak/>
        <w:drawing>
          <wp:anchor distT="0" distB="0" distL="114300" distR="114300" simplePos="0" relativeHeight="251711488" behindDoc="0" locked="0" layoutInCell="1" allowOverlap="1" wp14:anchorId="54BD54D7" wp14:editId="7E6C8E26">
            <wp:simplePos x="0" y="0"/>
            <wp:positionH relativeFrom="column">
              <wp:posOffset>-584835</wp:posOffset>
            </wp:positionH>
            <wp:positionV relativeFrom="paragraph">
              <wp:posOffset>85090</wp:posOffset>
            </wp:positionV>
            <wp:extent cx="4171950" cy="1200150"/>
            <wp:effectExtent l="0" t="0" r="0" b="0"/>
            <wp:wrapNone/>
            <wp:docPr id="45" name="รูปภาพ 45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2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826D9" w:rsidRDefault="005826D9" w:rsidP="00AD06F5">
      <w:pPr>
        <w:spacing w:after="0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/>
          <w:b/>
          <w:bCs/>
          <w:sz w:val="40"/>
          <w:szCs w:val="40"/>
        </w:rPr>
        <w:t xml:space="preserve">                     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ใบความรู้</w:t>
      </w:r>
    </w:p>
    <w:p w:rsidR="005826D9" w:rsidRDefault="005826D9" w:rsidP="00D55A0B">
      <w:pPr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         </w:t>
      </w:r>
      <w:r w:rsidR="008353F6"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          เรื่อง ความหมายของความน่าจะเป็น</w:t>
      </w:r>
    </w:p>
    <w:p w:rsidR="008353F6" w:rsidRPr="008353F6" w:rsidRDefault="008353F6" w:rsidP="00D55A0B">
      <w:pPr>
        <w:rPr>
          <w:rFonts w:ascii="TH SarabunPSK" w:hAnsi="TH SarabunPSK" w:cs="TH SarabunPSK"/>
          <w:sz w:val="16"/>
          <w:szCs w:val="16"/>
          <w:cs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</w:t>
      </w:r>
    </w:p>
    <w:p w:rsidR="008353F6" w:rsidRPr="008353F6" w:rsidRDefault="008353F6" w:rsidP="008353F6">
      <w:pPr>
        <w:spacing w:after="0"/>
        <w:rPr>
          <w:rFonts w:ascii="TH SarabunPSK" w:hAnsi="TH SarabunPSK" w:cs="TH SarabunPSK"/>
          <w:b/>
          <w:bCs/>
          <w:color w:val="0070C0"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       </w:t>
      </w:r>
      <w:r w:rsidRPr="008353F6">
        <w:rPr>
          <w:rFonts w:ascii="TH SarabunPSK" w:hAnsi="TH SarabunPSK" w:cs="TH SarabunPSK" w:hint="cs"/>
          <w:b/>
          <w:bCs/>
          <w:color w:val="0070C0"/>
          <w:sz w:val="40"/>
          <w:szCs w:val="40"/>
          <w:cs/>
        </w:rPr>
        <w:t>ในชีวิตประจำวันของมนุษย์เรา มักจะเกี่ยวข้องกับการทำนายอนาคตเสมอ</w:t>
      </w:r>
    </w:p>
    <w:p w:rsidR="008353F6" w:rsidRPr="008353F6" w:rsidRDefault="00A15558" w:rsidP="008353F6">
      <w:pPr>
        <w:spacing w:after="0"/>
        <w:rPr>
          <w:rFonts w:ascii="TH SarabunPSK" w:hAnsi="TH SarabunPSK" w:cs="TH SarabunPSK"/>
          <w:b/>
          <w:bCs/>
          <w:color w:val="0070C0"/>
          <w:sz w:val="40"/>
          <w:szCs w:val="40"/>
          <w:cs/>
        </w:rPr>
      </w:pPr>
      <w:r>
        <w:rPr>
          <w:rFonts w:ascii="TH SarabunPSK" w:hAnsi="TH SarabunPSK" w:cs="TH SarabunPSK" w:hint="cs"/>
          <w:b/>
          <w:bCs/>
          <w:noProof/>
          <w:sz w:val="40"/>
          <w:szCs w:val="40"/>
        </w:rPr>
        <w:drawing>
          <wp:anchor distT="0" distB="0" distL="114300" distR="114300" simplePos="0" relativeHeight="251801600" behindDoc="1" locked="0" layoutInCell="1" allowOverlap="1" wp14:anchorId="089AFF0F" wp14:editId="3D378597">
            <wp:simplePos x="0" y="0"/>
            <wp:positionH relativeFrom="column">
              <wp:posOffset>4438650</wp:posOffset>
            </wp:positionH>
            <wp:positionV relativeFrom="paragraph">
              <wp:posOffset>556895</wp:posOffset>
            </wp:positionV>
            <wp:extent cx="1038860" cy="1168400"/>
            <wp:effectExtent l="0" t="0" r="8890" b="0"/>
            <wp:wrapThrough wrapText="bothSides">
              <wp:wrapPolygon edited="0">
                <wp:start x="6733" y="0"/>
                <wp:lineTo x="0" y="10565"/>
                <wp:lineTo x="0" y="14087"/>
                <wp:lineTo x="1584" y="16904"/>
                <wp:lineTo x="0" y="19017"/>
                <wp:lineTo x="0" y="19722"/>
                <wp:lineTo x="3961" y="21130"/>
                <wp:lineTo x="7526" y="21130"/>
                <wp:lineTo x="10694" y="21130"/>
                <wp:lineTo x="17032" y="18313"/>
                <wp:lineTo x="16636" y="16904"/>
                <wp:lineTo x="18220" y="16904"/>
                <wp:lineTo x="21389" y="13030"/>
                <wp:lineTo x="21389" y="9861"/>
                <wp:lineTo x="18220" y="5635"/>
                <wp:lineTo x="19012" y="1057"/>
                <wp:lineTo x="17032" y="0"/>
                <wp:lineTo x="9902" y="0"/>
                <wp:lineTo x="6733" y="0"/>
              </wp:wrapPolygon>
            </wp:wrapThrough>
            <wp:docPr id="123" name="รูปภาพ 123" descr="คำอธิบาย: http://i687.photobucket.com/albums/vv237/4-one/4-1/HT2/VS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คำอธิบาย: http://i687.photobucket.com/albums/vv237/4-one/4-1/HT2/VS_2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860" cy="116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53F6" w:rsidRPr="008353F6">
        <w:rPr>
          <w:rFonts w:ascii="TH SarabunPSK" w:hAnsi="TH SarabunPSK" w:cs="TH SarabunPSK" w:hint="cs"/>
          <w:b/>
          <w:bCs/>
          <w:color w:val="0070C0"/>
          <w:sz w:val="40"/>
          <w:szCs w:val="40"/>
          <w:cs/>
        </w:rPr>
        <w:t>และเรามักจะได้ยินข้อความ เหตุการณ์ การทำนาย การคาดคะเนและโอกาส จากประโยคเหล่านี้</w:t>
      </w:r>
    </w:p>
    <w:p w:rsidR="008353F6" w:rsidRDefault="00A15558" w:rsidP="00D55A0B">
      <w:pPr>
        <w:rPr>
          <w:rFonts w:ascii="TH SarabunPSK" w:hAnsi="TH SarabunPSK" w:cs="TH SarabunPSK"/>
          <w:b/>
          <w:bCs/>
          <w:sz w:val="40"/>
          <w:szCs w:val="40"/>
          <w:cs/>
        </w:rPr>
      </w:pPr>
      <w:r>
        <w:rPr>
          <w:rFonts w:ascii="TH SarabunPSK" w:hAnsi="TH SarabunPSK" w:cs="TH SarabunPSK" w:hint="cs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160CD2F7" wp14:editId="050610CC">
                <wp:simplePos x="0" y="0"/>
                <wp:positionH relativeFrom="column">
                  <wp:posOffset>295275</wp:posOffset>
                </wp:positionH>
                <wp:positionV relativeFrom="paragraph">
                  <wp:posOffset>144780</wp:posOffset>
                </wp:positionV>
                <wp:extent cx="3095625" cy="714375"/>
                <wp:effectExtent l="0" t="0" r="981075" b="28575"/>
                <wp:wrapNone/>
                <wp:docPr id="34" name="คำบรรยายภาพแบบสี่เหลี่ยม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714375"/>
                        </a:xfrm>
                        <a:prstGeom prst="wedgeRectCallout">
                          <a:avLst>
                            <a:gd name="adj1" fmla="val 80610"/>
                            <a:gd name="adj2" fmla="val -4270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15558" w:rsidRPr="00A15558" w:rsidRDefault="00A15558" w:rsidP="00A1555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การแข่งขันฟุตบอลระหว่างทีมชาติไทย กับทีมชาติญี่ปุ่น คาดว่าทีมชาติไทย จะชนะ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2:1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คำบรรยายภาพแบบสี่เหลี่ยม 34" o:spid="_x0000_s1074" type="#_x0000_t61" style="position:absolute;margin-left:23.25pt;margin-top:11.4pt;width:243.75pt;height:56.2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" adj="28212,9878" fillcolor="white [3201]" strokecolor="#f79646 [3209]" strokeweight="2pt">
                <v:textbox>
                  <w:txbxContent>
                    <w:p w:rsidR="00A15558" w:rsidRPr="00A15558" w:rsidRDefault="00A15558" w:rsidP="00A15558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การแข่งขันฟุตบอลระหว่างทีมชาติไทย กับทีมชาติญี่ปุ่น คาดว่าทีมชาติไทย จะชนะ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2:1</w:t>
                      </w:r>
                    </w:p>
                  </w:txbxContent>
                </v:textbox>
              </v:shape>
            </w:pict>
          </mc:Fallback>
        </mc:AlternateContent>
      </w:r>
    </w:p>
    <w:p w:rsidR="008353F6" w:rsidRPr="008353F6" w:rsidRDefault="00A15558" w:rsidP="00D55A0B">
      <w:pPr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54BF0506" wp14:editId="3F30A9BF">
                <wp:simplePos x="0" y="0"/>
                <wp:positionH relativeFrom="column">
                  <wp:posOffset>4191000</wp:posOffset>
                </wp:positionH>
                <wp:positionV relativeFrom="paragraph">
                  <wp:posOffset>628650</wp:posOffset>
                </wp:positionV>
                <wp:extent cx="1524000" cy="619125"/>
                <wp:effectExtent l="838200" t="0" r="19050" b="28575"/>
                <wp:wrapNone/>
                <wp:docPr id="90" name="คำบรรยายภาพแบบสี่เหลี่ยม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0" cy="619125"/>
                        </a:xfrm>
                        <a:prstGeom prst="wedgeRectCallout">
                          <a:avLst>
                            <a:gd name="adj1" fmla="val -104760"/>
                            <a:gd name="adj2" fmla="val 4753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15558" w:rsidRPr="00A15558" w:rsidRDefault="00A15558" w:rsidP="00A1555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A1555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ซื้อหวยทีไรไม่ถูกสักที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คำบรรยายภาพแบบสี่เหลี่ยม 90" o:spid="_x0000_s1075" type="#_x0000_t61" style="position:absolute;margin-left:330pt;margin-top:49.5pt;width:120pt;height:48.7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" adj="-11828,11827" fillcolor="white [3201]" strokecolor="#f79646 [3209]" strokeweight="2pt">
                <v:textbox>
                  <w:txbxContent>
                    <w:p w:rsidR="00A15558" w:rsidRPr="00A15558" w:rsidRDefault="00A15558" w:rsidP="00A15558">
                      <w:pP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</w:pPr>
                      <w:r w:rsidRPr="00A1555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ซื้อหวยทีไรไม่ถูกสักที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40"/>
          <w:szCs w:val="40"/>
        </w:rPr>
        <w:drawing>
          <wp:anchor distT="0" distB="0" distL="114300" distR="114300" simplePos="0" relativeHeight="251800576" behindDoc="1" locked="0" layoutInCell="1" allowOverlap="1" wp14:anchorId="48ECD3CF" wp14:editId="40869AB8">
            <wp:simplePos x="0" y="0"/>
            <wp:positionH relativeFrom="column">
              <wp:posOffset>2075815</wp:posOffset>
            </wp:positionH>
            <wp:positionV relativeFrom="paragraph">
              <wp:posOffset>231140</wp:posOffset>
            </wp:positionV>
            <wp:extent cx="1217295" cy="1485900"/>
            <wp:effectExtent l="0" t="0" r="1905" b="0"/>
            <wp:wrapThrough wrapText="bothSides">
              <wp:wrapPolygon edited="0">
                <wp:start x="0" y="0"/>
                <wp:lineTo x="0" y="21323"/>
                <wp:lineTo x="21296" y="21323"/>
                <wp:lineTo x="21296" y="0"/>
                <wp:lineTo x="0" y="0"/>
              </wp:wrapPolygon>
            </wp:wrapThrough>
            <wp:docPr id="105" name="รูปภาพ 105" descr="คำอธิบาย: 0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8" descr="คำอธิบาย: 017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729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53F6" w:rsidRDefault="00A15558" w:rsidP="00D55A0B">
      <w:pPr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/>
          <w:b/>
          <w:bCs/>
          <w:noProof/>
          <w:sz w:val="40"/>
          <w:szCs w:val="40"/>
        </w:rPr>
        <w:drawing>
          <wp:anchor distT="0" distB="0" distL="114300" distR="114300" simplePos="0" relativeHeight="251799552" behindDoc="1" locked="0" layoutInCell="1" allowOverlap="1" wp14:anchorId="06EA5B9D" wp14:editId="67C9568C">
            <wp:simplePos x="0" y="0"/>
            <wp:positionH relativeFrom="column">
              <wp:posOffset>4187825</wp:posOffset>
            </wp:positionH>
            <wp:positionV relativeFrom="paragraph">
              <wp:posOffset>459740</wp:posOffset>
            </wp:positionV>
            <wp:extent cx="1101725" cy="1356995"/>
            <wp:effectExtent l="0" t="0" r="3175" b="0"/>
            <wp:wrapThrough wrapText="bothSides">
              <wp:wrapPolygon edited="0">
                <wp:start x="8217" y="0"/>
                <wp:lineTo x="4855" y="910"/>
                <wp:lineTo x="2241" y="3032"/>
                <wp:lineTo x="2241" y="4852"/>
                <wp:lineTo x="0" y="6671"/>
                <wp:lineTo x="0" y="11523"/>
                <wp:lineTo x="747" y="14555"/>
                <wp:lineTo x="6349" y="19407"/>
                <wp:lineTo x="7096" y="21226"/>
                <wp:lineTo x="10831" y="21226"/>
                <wp:lineTo x="11578" y="19407"/>
                <wp:lineTo x="21289" y="13342"/>
                <wp:lineTo x="21289" y="10613"/>
                <wp:lineTo x="20168" y="9400"/>
                <wp:lineTo x="14566" y="5155"/>
                <wp:lineTo x="13446" y="4852"/>
                <wp:lineTo x="10831" y="0"/>
                <wp:lineTo x="8217" y="0"/>
              </wp:wrapPolygon>
            </wp:wrapThrough>
            <wp:docPr id="103" name="รูปภาพ 103" descr="คำอธิบาย: http://www.bloggang.com/data/c/cochonelle/picture/13590128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คำอธิบาย: http://www.bloggang.com/data/c/cochonelle/picture/1359012855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1725" cy="135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53F6" w:rsidRDefault="00A15558" w:rsidP="00D55A0B">
      <w:pPr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1F25918B" wp14:editId="7F4D4CA5">
                <wp:simplePos x="0" y="0"/>
                <wp:positionH relativeFrom="column">
                  <wp:posOffset>628650</wp:posOffset>
                </wp:positionH>
                <wp:positionV relativeFrom="paragraph">
                  <wp:posOffset>35560</wp:posOffset>
                </wp:positionV>
                <wp:extent cx="2667000" cy="762000"/>
                <wp:effectExtent l="0" t="0" r="819150" b="19050"/>
                <wp:wrapNone/>
                <wp:docPr id="98" name="คำบรรยายภาพแบบสี่เหลี่ยม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0" cy="762000"/>
                        </a:xfrm>
                        <a:prstGeom prst="wedgeRectCallout">
                          <a:avLst>
                            <a:gd name="adj1" fmla="val 79881"/>
                            <a:gd name="adj2" fmla="val 7500"/>
                          </a:avLst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15558" w:rsidRPr="00A15558" w:rsidRDefault="00A15558" w:rsidP="00A1555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A1555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พรุ่งนี้ จังหวัดสระแก้ว</w:t>
                            </w:r>
                          </w:p>
                          <w:p w:rsidR="00A15558" w:rsidRPr="00A15558" w:rsidRDefault="00A15558" w:rsidP="00A1555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A1555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จะมีฝนตก 70</w:t>
                            </w:r>
                            <w:r w:rsidRPr="00A1555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% </w:t>
                            </w:r>
                            <w:r w:rsidRPr="00A1555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ของพื้นที่</w:t>
                            </w:r>
                          </w:p>
                          <w:p w:rsidR="00A15558" w:rsidRDefault="00A15558" w:rsidP="00A1555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คำบรรยายภาพแบบสี่เหลี่ยม 98" o:spid="_x0000_s1076" type="#_x0000_t61" style="position:absolute;margin-left:49.5pt;margin-top:2.8pt;width:210pt;height:60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" adj="28054,12420" fillcolor="white [3201]" strokecolor="#4f81bd [3204]" strokeweight="2pt">
                <v:textbox>
                  <w:txbxContent>
                    <w:p w:rsidR="00A15558" w:rsidRPr="00A15558" w:rsidRDefault="00A15558" w:rsidP="00A1555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A1555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พรุ่งนี้ จังหวัดสระแก้ว</w:t>
                      </w:r>
                    </w:p>
                    <w:p w:rsidR="00A15558" w:rsidRPr="00A15558" w:rsidRDefault="00A15558" w:rsidP="00A1555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A1555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จะมีฝนตก 70</w:t>
                      </w:r>
                      <w:r w:rsidRPr="00A15558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% </w:t>
                      </w:r>
                      <w:r w:rsidRPr="00A1555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ของพื้นที่</w:t>
                      </w:r>
                    </w:p>
                    <w:p w:rsidR="00A15558" w:rsidRDefault="00A15558" w:rsidP="00A15558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8353F6" w:rsidRDefault="008353F6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8353F6" w:rsidRDefault="00845A12" w:rsidP="00D55A0B">
      <w:pPr>
        <w:rPr>
          <w:rFonts w:ascii="TH SarabunPSK" w:hAnsi="TH SarabunPSK" w:cs="TH SarabunPSK"/>
          <w:b/>
          <w:bCs/>
          <w:sz w:val="40"/>
          <w:szCs w:val="40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803648" behindDoc="1" locked="0" layoutInCell="1" allowOverlap="1" wp14:anchorId="06700326" wp14:editId="12356E6C">
                <wp:simplePos x="0" y="0"/>
                <wp:positionH relativeFrom="column">
                  <wp:posOffset>-9525</wp:posOffset>
                </wp:positionH>
                <wp:positionV relativeFrom="paragraph">
                  <wp:posOffset>90170</wp:posOffset>
                </wp:positionV>
                <wp:extent cx="6096000" cy="2066925"/>
                <wp:effectExtent l="19050" t="19050" r="38100" b="85725"/>
                <wp:wrapNone/>
                <wp:docPr id="124" name="รูปแบบอิสระ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2066925"/>
                        </a:xfrm>
                        <a:custGeom>
                          <a:avLst/>
                          <a:gdLst>
                            <a:gd name="T0" fmla="*/ 6677 w 8249"/>
                            <a:gd name="T1" fmla="*/ 94 h 11462"/>
                            <a:gd name="T2" fmla="*/ 4788 w 8249"/>
                            <a:gd name="T3" fmla="*/ 68 h 11462"/>
                            <a:gd name="T4" fmla="*/ 3255 w 8249"/>
                            <a:gd name="T5" fmla="*/ 122 h 11462"/>
                            <a:gd name="T6" fmla="*/ 1515 w 8249"/>
                            <a:gd name="T7" fmla="*/ 149 h 11462"/>
                            <a:gd name="T8" fmla="*/ 805 w 8249"/>
                            <a:gd name="T9" fmla="*/ 283 h 11462"/>
                            <a:gd name="T10" fmla="*/ 94 w 8249"/>
                            <a:gd name="T11" fmla="*/ 488 h 11462"/>
                            <a:gd name="T12" fmla="*/ 38 w 8249"/>
                            <a:gd name="T13" fmla="*/ 676 h 11462"/>
                            <a:gd name="T14" fmla="*/ 132 w 8249"/>
                            <a:gd name="T15" fmla="*/ 1159 h 11462"/>
                            <a:gd name="T16" fmla="*/ 225 w 8249"/>
                            <a:gd name="T17" fmla="*/ 1402 h 11462"/>
                            <a:gd name="T18" fmla="*/ 206 w 8249"/>
                            <a:gd name="T19" fmla="*/ 2365 h 11462"/>
                            <a:gd name="T20" fmla="*/ 262 w 8249"/>
                            <a:gd name="T21" fmla="*/ 2665 h 11462"/>
                            <a:gd name="T22" fmla="*/ 113 w 8249"/>
                            <a:gd name="T23" fmla="*/ 6507 h 11462"/>
                            <a:gd name="T24" fmla="*/ 57 w 8249"/>
                            <a:gd name="T25" fmla="*/ 7205 h 11462"/>
                            <a:gd name="T26" fmla="*/ 19 w 8249"/>
                            <a:gd name="T27" fmla="*/ 7743 h 11462"/>
                            <a:gd name="T28" fmla="*/ 57 w 8249"/>
                            <a:gd name="T29" fmla="*/ 9267 h 11462"/>
                            <a:gd name="T30" fmla="*/ 120 w 8249"/>
                            <a:gd name="T31" fmla="*/ 11236 h 11462"/>
                            <a:gd name="T32" fmla="*/ 288 w 8249"/>
                            <a:gd name="T33" fmla="*/ 11311 h 11462"/>
                            <a:gd name="T34" fmla="*/ 1934 w 8249"/>
                            <a:gd name="T35" fmla="*/ 11330 h 11462"/>
                            <a:gd name="T36" fmla="*/ 4889 w 8249"/>
                            <a:gd name="T37" fmla="*/ 11311 h 11462"/>
                            <a:gd name="T38" fmla="*/ 6310 w 8249"/>
                            <a:gd name="T39" fmla="*/ 11199 h 11462"/>
                            <a:gd name="T40" fmla="*/ 6909 w 8249"/>
                            <a:gd name="T41" fmla="*/ 11030 h 11462"/>
                            <a:gd name="T42" fmla="*/ 7332 w 8249"/>
                            <a:gd name="T43" fmla="*/ 11049 h 11462"/>
                            <a:gd name="T44" fmla="*/ 7537 w 8249"/>
                            <a:gd name="T45" fmla="*/ 10941 h 11462"/>
                            <a:gd name="T46" fmla="*/ 7780 w 8249"/>
                            <a:gd name="T47" fmla="*/ 10753 h 11462"/>
                            <a:gd name="T48" fmla="*/ 7986 w 8249"/>
                            <a:gd name="T49" fmla="*/ 10645 h 11462"/>
                            <a:gd name="T50" fmla="*/ 8136 w 8249"/>
                            <a:gd name="T51" fmla="*/ 9759 h 11462"/>
                            <a:gd name="T52" fmla="*/ 8005 w 8249"/>
                            <a:gd name="T53" fmla="*/ 8872 h 11462"/>
                            <a:gd name="T54" fmla="*/ 8117 w 8249"/>
                            <a:gd name="T55" fmla="*/ 6292 h 11462"/>
                            <a:gd name="T56" fmla="*/ 8136 w 8249"/>
                            <a:gd name="T57" fmla="*/ 4901 h 11462"/>
                            <a:gd name="T58" fmla="*/ 8080 w 8249"/>
                            <a:gd name="T59" fmla="*/ 3632 h 11462"/>
                            <a:gd name="T60" fmla="*/ 8136 w 8249"/>
                            <a:gd name="T61" fmla="*/ 1455 h 11462"/>
                            <a:gd name="T62" fmla="*/ 8161 w 8249"/>
                            <a:gd name="T63" fmla="*/ 109 h 11462"/>
                            <a:gd name="T64" fmla="*/ 7462 w 8249"/>
                            <a:gd name="T65" fmla="*/ 112 h 1146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8249" h="11462">
                              <a:moveTo>
                                <a:pt x="7462" y="112"/>
                              </a:moveTo>
                              <a:cubicBezTo>
                                <a:pt x="7257" y="122"/>
                                <a:pt x="6939" y="84"/>
                                <a:pt x="6677" y="94"/>
                              </a:cubicBezTo>
                              <a:cubicBezTo>
                                <a:pt x="6422" y="87"/>
                                <a:pt x="6244" y="73"/>
                                <a:pt x="5929" y="68"/>
                              </a:cubicBezTo>
                              <a:cubicBezTo>
                                <a:pt x="5614" y="64"/>
                                <a:pt x="5143" y="64"/>
                                <a:pt x="4788" y="68"/>
                              </a:cubicBezTo>
                              <a:cubicBezTo>
                                <a:pt x="4535" y="143"/>
                                <a:pt x="4352" y="34"/>
                                <a:pt x="3797" y="94"/>
                              </a:cubicBezTo>
                              <a:cubicBezTo>
                                <a:pt x="3587" y="117"/>
                                <a:pt x="3467" y="104"/>
                                <a:pt x="3255" y="122"/>
                              </a:cubicBezTo>
                              <a:cubicBezTo>
                                <a:pt x="2944" y="273"/>
                                <a:pt x="2513" y="209"/>
                                <a:pt x="2394" y="202"/>
                              </a:cubicBezTo>
                              <a:cubicBezTo>
                                <a:pt x="2301" y="211"/>
                                <a:pt x="1608" y="135"/>
                                <a:pt x="1515" y="149"/>
                              </a:cubicBezTo>
                              <a:cubicBezTo>
                                <a:pt x="1366" y="172"/>
                                <a:pt x="1388" y="188"/>
                                <a:pt x="1216" y="202"/>
                              </a:cubicBezTo>
                              <a:cubicBezTo>
                                <a:pt x="1029" y="218"/>
                                <a:pt x="992" y="274"/>
                                <a:pt x="805" y="283"/>
                              </a:cubicBezTo>
                              <a:cubicBezTo>
                                <a:pt x="719" y="324"/>
                                <a:pt x="628" y="416"/>
                                <a:pt x="506" y="435"/>
                              </a:cubicBezTo>
                              <a:cubicBezTo>
                                <a:pt x="369" y="455"/>
                                <a:pt x="94" y="488"/>
                                <a:pt x="94" y="488"/>
                              </a:cubicBezTo>
                              <a:cubicBezTo>
                                <a:pt x="75" y="497"/>
                                <a:pt x="52" y="495"/>
                                <a:pt x="38" y="515"/>
                              </a:cubicBezTo>
                              <a:cubicBezTo>
                                <a:pt x="0" y="570"/>
                                <a:pt x="25" y="622"/>
                                <a:pt x="38" y="676"/>
                              </a:cubicBezTo>
                              <a:cubicBezTo>
                                <a:pt x="53" y="826"/>
                                <a:pt x="55" y="931"/>
                                <a:pt x="113" y="1053"/>
                              </a:cubicBezTo>
                              <a:cubicBezTo>
                                <a:pt x="119" y="1089"/>
                                <a:pt x="121" y="1126"/>
                                <a:pt x="132" y="1159"/>
                              </a:cubicBezTo>
                              <a:cubicBezTo>
                                <a:pt x="140" y="1182"/>
                                <a:pt x="161" y="1191"/>
                                <a:pt x="169" y="1214"/>
                              </a:cubicBezTo>
                              <a:cubicBezTo>
                                <a:pt x="287" y="1557"/>
                                <a:pt x="92" y="1113"/>
                                <a:pt x="225" y="1402"/>
                              </a:cubicBezTo>
                              <a:cubicBezTo>
                                <a:pt x="244" y="1511"/>
                                <a:pt x="164" y="1605"/>
                                <a:pt x="188" y="1707"/>
                              </a:cubicBezTo>
                              <a:cubicBezTo>
                                <a:pt x="197" y="1880"/>
                                <a:pt x="191" y="2222"/>
                                <a:pt x="206" y="2365"/>
                              </a:cubicBezTo>
                              <a:cubicBezTo>
                                <a:pt x="221" y="2507"/>
                                <a:pt x="272" y="2507"/>
                                <a:pt x="281" y="2557"/>
                              </a:cubicBezTo>
                              <a:cubicBezTo>
                                <a:pt x="280" y="2595"/>
                                <a:pt x="169" y="2566"/>
                                <a:pt x="262" y="2665"/>
                              </a:cubicBezTo>
                              <a:cubicBezTo>
                                <a:pt x="244" y="3120"/>
                                <a:pt x="273" y="3383"/>
                                <a:pt x="188" y="3766"/>
                              </a:cubicBezTo>
                              <a:cubicBezTo>
                                <a:pt x="63" y="4919"/>
                                <a:pt x="163" y="3895"/>
                                <a:pt x="113" y="6507"/>
                              </a:cubicBezTo>
                              <a:cubicBezTo>
                                <a:pt x="110" y="6687"/>
                                <a:pt x="108" y="6866"/>
                                <a:pt x="94" y="7045"/>
                              </a:cubicBezTo>
                              <a:cubicBezTo>
                                <a:pt x="89" y="7101"/>
                                <a:pt x="57" y="7205"/>
                                <a:pt x="57" y="7205"/>
                              </a:cubicBezTo>
                              <a:cubicBezTo>
                                <a:pt x="51" y="7349"/>
                                <a:pt x="48" y="7493"/>
                                <a:pt x="38" y="7635"/>
                              </a:cubicBezTo>
                              <a:cubicBezTo>
                                <a:pt x="35" y="7672"/>
                                <a:pt x="26" y="7707"/>
                                <a:pt x="19" y="7743"/>
                              </a:cubicBezTo>
                              <a:cubicBezTo>
                                <a:pt x="8" y="7797"/>
                                <a:pt x="94" y="8313"/>
                                <a:pt x="94" y="8313"/>
                              </a:cubicBezTo>
                              <a:cubicBezTo>
                                <a:pt x="59" y="8997"/>
                                <a:pt x="43" y="8376"/>
                                <a:pt x="57" y="9267"/>
                              </a:cubicBezTo>
                              <a:cubicBezTo>
                                <a:pt x="64" y="9697"/>
                                <a:pt x="113" y="10249"/>
                                <a:pt x="113" y="10947"/>
                              </a:cubicBezTo>
                              <a:cubicBezTo>
                                <a:pt x="128" y="11207"/>
                                <a:pt x="73" y="10985"/>
                                <a:pt x="120" y="11236"/>
                              </a:cubicBezTo>
                              <a:cubicBezTo>
                                <a:pt x="126" y="11268"/>
                                <a:pt x="154" y="11265"/>
                                <a:pt x="176" y="11255"/>
                              </a:cubicBezTo>
                              <a:cubicBezTo>
                                <a:pt x="218" y="11236"/>
                                <a:pt x="244" y="11317"/>
                                <a:pt x="288" y="11311"/>
                              </a:cubicBezTo>
                              <a:cubicBezTo>
                                <a:pt x="369" y="11299"/>
                                <a:pt x="544" y="11324"/>
                                <a:pt x="625" y="11311"/>
                              </a:cubicBezTo>
                              <a:cubicBezTo>
                                <a:pt x="1324" y="11200"/>
                                <a:pt x="543" y="11379"/>
                                <a:pt x="1934" y="11330"/>
                              </a:cubicBezTo>
                              <a:cubicBezTo>
                                <a:pt x="2658" y="11243"/>
                                <a:pt x="3194" y="11343"/>
                                <a:pt x="3916" y="11404"/>
                              </a:cubicBezTo>
                              <a:cubicBezTo>
                                <a:pt x="4073" y="11462"/>
                                <a:pt x="4870" y="11313"/>
                                <a:pt x="4889" y="11311"/>
                              </a:cubicBezTo>
                              <a:cubicBezTo>
                                <a:pt x="5269" y="11089"/>
                                <a:pt x="4859" y="11265"/>
                                <a:pt x="5843" y="11217"/>
                              </a:cubicBezTo>
                              <a:cubicBezTo>
                                <a:pt x="6008" y="11208"/>
                                <a:pt x="6146" y="11218"/>
                                <a:pt x="6310" y="11199"/>
                              </a:cubicBezTo>
                              <a:cubicBezTo>
                                <a:pt x="6427" y="11167"/>
                                <a:pt x="6500" y="11155"/>
                                <a:pt x="6609" y="11087"/>
                              </a:cubicBezTo>
                              <a:cubicBezTo>
                                <a:pt x="6678" y="11044"/>
                                <a:pt x="6835" y="11057"/>
                                <a:pt x="6909" y="11030"/>
                              </a:cubicBezTo>
                              <a:cubicBezTo>
                                <a:pt x="7034" y="10984"/>
                                <a:pt x="6943" y="11027"/>
                                <a:pt x="7096" y="11012"/>
                              </a:cubicBezTo>
                              <a:cubicBezTo>
                                <a:pt x="7170" y="10980"/>
                                <a:pt x="7259" y="11084"/>
                                <a:pt x="7332" y="11049"/>
                              </a:cubicBezTo>
                              <a:cubicBezTo>
                                <a:pt x="7358" y="11036"/>
                                <a:pt x="7380" y="11009"/>
                                <a:pt x="7406" y="10994"/>
                              </a:cubicBezTo>
                              <a:cubicBezTo>
                                <a:pt x="7448" y="10971"/>
                                <a:pt x="7494" y="10961"/>
                                <a:pt x="7537" y="10941"/>
                              </a:cubicBezTo>
                              <a:cubicBezTo>
                                <a:pt x="7591" y="10864"/>
                                <a:pt x="7635" y="10868"/>
                                <a:pt x="7706" y="10834"/>
                              </a:cubicBezTo>
                              <a:cubicBezTo>
                                <a:pt x="7731" y="10806"/>
                                <a:pt x="7756" y="10782"/>
                                <a:pt x="7780" y="10753"/>
                              </a:cubicBezTo>
                              <a:cubicBezTo>
                                <a:pt x="7794" y="10736"/>
                                <a:pt x="7802" y="10709"/>
                                <a:pt x="7818" y="10698"/>
                              </a:cubicBezTo>
                              <a:cubicBezTo>
                                <a:pt x="7871" y="10665"/>
                                <a:pt x="7932" y="10674"/>
                                <a:pt x="7986" y="10645"/>
                              </a:cubicBezTo>
                              <a:cubicBezTo>
                                <a:pt x="8182" y="10540"/>
                                <a:pt x="7943" y="10635"/>
                                <a:pt x="8136" y="10565"/>
                              </a:cubicBezTo>
                              <a:cubicBezTo>
                                <a:pt x="8196" y="10298"/>
                                <a:pt x="8167" y="10032"/>
                                <a:pt x="8136" y="9759"/>
                              </a:cubicBezTo>
                              <a:cubicBezTo>
                                <a:pt x="8116" y="9585"/>
                                <a:pt x="8101" y="9415"/>
                                <a:pt x="8061" y="9249"/>
                              </a:cubicBezTo>
                              <a:cubicBezTo>
                                <a:pt x="8047" y="9112"/>
                                <a:pt x="8027" y="9003"/>
                                <a:pt x="8005" y="8872"/>
                              </a:cubicBezTo>
                              <a:cubicBezTo>
                                <a:pt x="8024" y="8243"/>
                                <a:pt x="8004" y="7445"/>
                                <a:pt x="8080" y="6803"/>
                              </a:cubicBezTo>
                              <a:cubicBezTo>
                                <a:pt x="8089" y="6632"/>
                                <a:pt x="8109" y="6463"/>
                                <a:pt x="8117" y="6292"/>
                              </a:cubicBezTo>
                              <a:cubicBezTo>
                                <a:pt x="8159" y="5399"/>
                                <a:pt x="8107" y="5909"/>
                                <a:pt x="8154" y="5485"/>
                              </a:cubicBezTo>
                              <a:cubicBezTo>
                                <a:pt x="8164" y="5257"/>
                                <a:pt x="8136" y="5125"/>
                                <a:pt x="8136" y="4901"/>
                              </a:cubicBezTo>
                              <a:cubicBezTo>
                                <a:pt x="8136" y="4677"/>
                                <a:pt x="8163" y="4353"/>
                                <a:pt x="8154" y="4142"/>
                              </a:cubicBezTo>
                              <a:cubicBezTo>
                                <a:pt x="8148" y="3974"/>
                                <a:pt x="8094" y="3801"/>
                                <a:pt x="8080" y="3632"/>
                              </a:cubicBezTo>
                              <a:cubicBezTo>
                                <a:pt x="8048" y="3241"/>
                                <a:pt x="8082" y="3454"/>
                                <a:pt x="8042" y="3228"/>
                              </a:cubicBezTo>
                              <a:cubicBezTo>
                                <a:pt x="8052" y="2763"/>
                                <a:pt x="8049" y="1946"/>
                                <a:pt x="8136" y="1455"/>
                              </a:cubicBezTo>
                              <a:cubicBezTo>
                                <a:pt x="8131" y="1307"/>
                                <a:pt x="8249" y="793"/>
                                <a:pt x="8124" y="614"/>
                              </a:cubicBezTo>
                              <a:cubicBezTo>
                                <a:pt x="8078" y="414"/>
                                <a:pt x="8217" y="267"/>
                                <a:pt x="8161" y="109"/>
                              </a:cubicBezTo>
                              <a:cubicBezTo>
                                <a:pt x="8142" y="0"/>
                                <a:pt x="7929" y="166"/>
                                <a:pt x="7874" y="84"/>
                              </a:cubicBezTo>
                              <a:cubicBezTo>
                                <a:pt x="7735" y="135"/>
                                <a:pt x="7601" y="61"/>
                                <a:pt x="7462" y="112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D5FF"/>
                        </a:solidFill>
                        <a:ln w="28575" cmpd="sng">
                          <a:solidFill>
                            <a:srgbClr val="FF66CC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>
                          <a:outerShdw dist="71842" dir="2700000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845A12" w:rsidRDefault="00845A12" w:rsidP="00845A12">
                            <w:pPr>
                              <w:spacing w:after="0"/>
                              <w:rPr>
                                <w:rFonts w:ascii="TH SarabunPSK" w:eastAsia="Times New Roman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Times New Roman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     </w:t>
                            </w:r>
                            <w:r>
                              <w:rPr>
                                <w:rFonts w:ascii="TH SarabunPSK" w:eastAsia="Times New Roman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ประโยคดังกล่าว เป็นคำพูดที่เกี่ยวกับการคาดคะเน การทำนายโอกาส หรือความเป็นไปได้ที่จะเกิด</w:t>
                            </w:r>
                          </w:p>
                          <w:p w:rsidR="00845A12" w:rsidRDefault="00845A12" w:rsidP="00845A12">
                            <w:pPr>
                              <w:spacing w:after="0"/>
                              <w:rPr>
                                <w:rFonts w:ascii="TH SarabunPSK" w:eastAsia="Times New Roman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Times New Roman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เหตุการณ์ดังกล่าว นักเรียนไม่สามารถบอกได้แน่ชัดว่าเหตุการณ์จะเกิดขึ้นหรือไม่ จนกว่าจะถึงเวลาที่กำหนด</w:t>
                            </w:r>
                          </w:p>
                          <w:p w:rsidR="00A15558" w:rsidRDefault="00845A12" w:rsidP="00845A12">
                            <w:pPr>
                              <w:spacing w:after="0"/>
                              <w:rPr>
                                <w:rFonts w:ascii="TH SarabunPSK" w:eastAsia="Times New Roman" w:hAnsi="TH SarabunPSK" w:cs="TH SarabunPSK"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Times New Roman" w:hAnsi="TH SarabunPSK" w:cs="TH SarabunPSK"/>
                                <w:sz w:val="32"/>
                                <w:szCs w:val="32"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eastAsia="Times New Roman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อย่างไรก็ตามในทางคณิตศาสตร์อาจหาจำนวน จำนวนหนึ่งที่บอกถึงโอกาสที่เหตุการณ์หนึ่งๆ จะเกิดขึ้น เรียกจำนวนนั้นว่า </w:t>
                            </w:r>
                            <w:r>
                              <w:rPr>
                                <w:rFonts w:ascii="TH SarabunPSK" w:eastAsia="Times New Roman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ความน่าจะเป็นของเหตุการณ์</w:t>
                            </w:r>
                          </w:p>
                          <w:p w:rsidR="00845A12" w:rsidRPr="00845A12" w:rsidRDefault="00845A12" w:rsidP="00845A12">
                            <w:pPr>
                              <w:spacing w:after="0"/>
                              <w:rPr>
                                <w:rFonts w:ascii="TH SarabunPSK" w:eastAsia="Times New Roman" w:hAnsi="TH SarabunPSK" w:cs="TH SarabunPSK"/>
                                <w:color w:val="FF0000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eastAsia="Times New Roman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45A12">
                              <w:rPr>
                                <w:rFonts w:ascii="TH SarabunPSK" w:eastAsia="Times New Roman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การทราบความน่าจะเป็นของเหตุการณ์ใดเหตุการณ์หนึ่ง ทำให้ทราบว่าเหตุการณ์นั้นมีโอกาสเกิดขึ้นมากหรือน้อยเพียงใด ทำให้สามารถตัดสินใจดำเนินกิจกรรมที่เกี่ยวข้องกับเหตุการณ์นั้นได้อย่างมีประสิทธิภาพ</w:t>
                            </w:r>
                          </w:p>
                          <w:p w:rsidR="00845A12" w:rsidRPr="005913B5" w:rsidRDefault="00A15558" w:rsidP="00845A12">
                            <w:pPr>
                              <w:spacing w:after="0" w:line="240" w:lineRule="auto"/>
                              <w:rPr>
                                <w:rFonts w:ascii="TH SarabunPSK" w:eastAsia="Times New Roman" w:hAnsi="TH SarabunPSK" w:cs="TH SarabunPSK"/>
                                <w:sz w:val="32"/>
                                <w:szCs w:val="32"/>
                              </w:rPr>
                            </w:pPr>
                            <w:r w:rsidRPr="005913B5">
                              <w:rPr>
                                <w:rFonts w:ascii="TH SarabunPSK" w:eastAsia="Times New Roman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A15558" w:rsidRPr="005913B5" w:rsidRDefault="00A15558" w:rsidP="00A15558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รูปแบบอิสระ 124" o:spid="_x0000_s1077" style="position:absolute;margin-left:-.75pt;margin-top:7.1pt;width:480pt;height:162.75pt;z-index:-25151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8249,1146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" adj="-11796480,,5400" path="m7462,112c7257,122,6939,84,6677,94,6422,87,6244,73,5929,68v-315,-4,-786,-4,-1141,c4535,143,4352,34,3797,94v-210,23,-330,10,-542,28c2944,273,2513,209,2394,202v-93,9,-786,-67,-879,-53c1366,172,1388,188,1216,202v-187,16,-224,72,-411,81c719,324,628,416,506,435,369,455,94,488,94,488v-19,9,-42,7,-56,27c,570,25,622,38,676v15,150,17,255,75,377c119,1089,121,1126,132,1159v8,23,29,32,37,55c287,1557,92,1113,225,1402v19,109,-61,203,-37,305c197,1880,191,2222,206,2365v15,142,66,142,75,192c280,2595,169,2566,262,2665v-18,455,11,718,-74,1101c63,4919,163,3895,113,6507v-3,180,-5,359,-19,538c89,7101,57,7205,57,7205v-6,144,-9,288,-19,430c35,7672,26,7707,19,7743v-11,54,75,570,75,570c59,8997,43,8376,57,9267v7,430,56,982,56,1680c128,11207,73,10985,120,11236v6,32,34,29,56,19c218,11236,244,11317,288,11311v81,-12,256,13,337,c1324,11200,543,11379,1934,11330v724,-87,1260,13,1982,74c4073,11462,4870,11313,4889,11311v380,-222,-30,-46,954,-94c6008,11208,6146,11218,6310,11199v117,-32,190,-44,299,-112c6678,11044,6835,11057,6909,11030v125,-46,34,-3,187,-18c7170,10980,7259,11084,7332,11049v26,-13,48,-40,74,-55c7448,10971,7494,10961,7537,10941v54,-77,98,-73,169,-107c7731,10806,7756,10782,7780,10753v14,-17,22,-44,38,-55c7871,10665,7932,10674,7986,10645v196,-105,-43,-10,150,-80c8196,10298,8167,10032,8136,9759v-20,-174,-35,-344,-75,-510c8047,9112,8027,9003,8005,8872v19,-629,-1,-1427,75,-2069c8089,6632,8109,6463,8117,6292v42,-893,-10,-383,37,-807c8164,5257,8136,5125,8136,4901v,-224,27,-548,18,-759c8148,3974,8094,3801,8080,3632v-32,-391,2,-178,-38,-404c8052,2763,8049,1946,8136,1455v-5,-148,113,-662,-12,-841c8078,414,8217,267,8161,109,8142,,7929,166,7874,84v-139,51,-273,-23,-412,28xe" fillcolor="#ffd5ff" strokecolor="#f6c" strokeweight="2.25pt">
                <v:stroke joinstyle="round"/>
                <v:shadow on="t" color="#4e6128" opacity=".5" offset="4pt,4pt"/>
                <v:formulas/>
                <v:path arrowok="t" o:connecttype="custom" o:connectlocs="4934294,16951;3538326,12262;2405441,22000;1119583,26869;594894,51033;69466,88000;28082,121902;97548,209001;166275,252821;152234,426477;193618,480575;83507,1173397;42123,1299267;14041,1396283;42123,1671104;88680,2026171;212832,2039695;1429223,2043122;3612964,2039695;4663082,2019499;5105742,1989023;5418338,1992449;5569833,1972974;5749410,1939072;5901643,1919597;6012493,1759826;5915684,1599874;5998452,1134627;6012493,883790;5971109,654953;6012493,262378;6030968,19656;5514408,20197" o:connectangles="0,0,0,0,0,0,0,0,0,0,0,0,0,0,0,0,0,0,0,0,0,0,0,0,0,0,0,0,0,0,0,0,0" textboxrect="0,0,8249,11462"/>
                <v:textbox>
                  <w:txbxContent>
                    <w:p w:rsidR="00845A12" w:rsidRDefault="00845A12" w:rsidP="00845A12">
                      <w:pPr>
                        <w:spacing w:after="0"/>
                        <w:rPr>
                          <w:rFonts w:ascii="TH SarabunPSK" w:eastAsia="Times New Roman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Times New Roman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     </w:t>
                      </w:r>
                      <w:r>
                        <w:rPr>
                          <w:rFonts w:ascii="TH SarabunPSK" w:eastAsia="Times New Roman" w:hAnsi="TH SarabunPSK" w:cs="TH SarabunPSK" w:hint="cs"/>
                          <w:sz w:val="32"/>
                          <w:szCs w:val="32"/>
                          <w:cs/>
                        </w:rPr>
                        <w:t>ประโยคดังกล่าว เป็นคำพูดที่เกี่ยวกับการคาดคะเน การทำนายโอกาส หรือความเป็นไปได้ที่จะเกิด</w:t>
                      </w:r>
                    </w:p>
                    <w:p w:rsidR="00845A12" w:rsidRDefault="00845A12" w:rsidP="00845A12">
                      <w:pPr>
                        <w:spacing w:after="0"/>
                        <w:rPr>
                          <w:rFonts w:ascii="TH SarabunPSK" w:eastAsia="Times New Roman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Times New Roman" w:hAnsi="TH SarabunPSK" w:cs="TH SarabunPSK" w:hint="cs"/>
                          <w:sz w:val="32"/>
                          <w:szCs w:val="32"/>
                          <w:cs/>
                        </w:rPr>
                        <w:t xml:space="preserve">   เหตุการณ์ดังกล่าว นักเรียนไม่สามารถบอกได้แน่ชัดว่าเหตุการณ์จะเกิดขึ้นหรือไม่ จนกว่าจะถึงเวลาที่กำหนด</w:t>
                      </w:r>
                    </w:p>
                    <w:p w:rsidR="00A15558" w:rsidRDefault="00845A12" w:rsidP="00845A12">
                      <w:pPr>
                        <w:spacing w:after="0"/>
                        <w:rPr>
                          <w:rFonts w:ascii="TH SarabunPSK" w:eastAsia="Times New Roman" w:hAnsi="TH SarabunPSK" w:cs="TH SarabunPSK" w:hint="cs"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Times New Roman" w:hAnsi="TH SarabunPSK" w:cs="TH SarabunPSK"/>
                          <w:sz w:val="32"/>
                          <w:szCs w:val="32"/>
                        </w:rPr>
                        <w:t xml:space="preserve">   </w:t>
                      </w:r>
                      <w:r>
                        <w:rPr>
                          <w:rFonts w:ascii="TH SarabunPSK" w:eastAsia="Times New Roman" w:hAnsi="TH SarabunPSK" w:cs="TH SarabunPSK" w:hint="cs"/>
                          <w:sz w:val="32"/>
                          <w:szCs w:val="32"/>
                          <w:cs/>
                        </w:rPr>
                        <w:t xml:space="preserve">อย่างไรก็ตามในทางคณิตศาสตร์อาจหาจำนวน จำนวนหนึ่งที่บอกถึงโอกาสที่เหตุการณ์หนึ่งๆ จะเกิดขึ้น เรียกจำนวนนั้นว่า </w:t>
                      </w:r>
                      <w:r>
                        <w:rPr>
                          <w:rFonts w:ascii="TH SarabunPSK" w:eastAsia="Times New Roman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ความน่าจะเป็นของเหตุการณ์</w:t>
                      </w:r>
                    </w:p>
                    <w:p w:rsidR="00845A12" w:rsidRPr="00845A12" w:rsidRDefault="00845A12" w:rsidP="00845A12">
                      <w:pPr>
                        <w:spacing w:after="0"/>
                        <w:rPr>
                          <w:rFonts w:ascii="TH SarabunPSK" w:eastAsia="Times New Roman" w:hAnsi="TH SarabunPSK" w:cs="TH SarabunPSK"/>
                          <w:color w:val="FF0000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eastAsia="Times New Roman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ab/>
                      </w:r>
                      <w:r w:rsidRPr="00845A12">
                        <w:rPr>
                          <w:rFonts w:ascii="TH SarabunPSK" w:eastAsia="Times New Roman" w:hAnsi="TH SarabunPSK" w:cs="TH SarabunPSK" w:hint="cs"/>
                          <w:sz w:val="32"/>
                          <w:szCs w:val="32"/>
                          <w:cs/>
                        </w:rPr>
                        <w:t>การทราบความน่าจะเป็นของเหตุการณ์ใดเหตุการณ์หนึ่ง ทำให้ทราบว่าเหตุการณ์นั้นมีโอกาสเกิดขึ้นมากหรือน้อยเพียงใด ทำให้สามารถตัดสินใจดำเนินกิจกรรมที่เกี่ยวข้องกับเหตุการณ์นั้นได้อย่างมีประสิทธิภาพ</w:t>
                      </w:r>
                    </w:p>
                    <w:p w:rsidR="00845A12" w:rsidRPr="005913B5" w:rsidRDefault="00A15558" w:rsidP="00845A12">
                      <w:pPr>
                        <w:spacing w:after="0" w:line="240" w:lineRule="auto"/>
                        <w:rPr>
                          <w:rFonts w:ascii="TH SarabunPSK" w:eastAsia="Times New Roman" w:hAnsi="TH SarabunPSK" w:cs="TH SarabunPSK"/>
                          <w:sz w:val="32"/>
                          <w:szCs w:val="32"/>
                        </w:rPr>
                      </w:pPr>
                      <w:r w:rsidRPr="005913B5">
                        <w:rPr>
                          <w:rFonts w:ascii="TH SarabunPSK" w:eastAsia="Times New Roman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A15558" w:rsidRPr="005913B5" w:rsidRDefault="00A15558" w:rsidP="00A15558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353F6" w:rsidRDefault="00845A12" w:rsidP="00D55A0B">
      <w:pPr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ab/>
        <w:t xml:space="preserve"> </w:t>
      </w:r>
    </w:p>
    <w:p w:rsidR="008353F6" w:rsidRDefault="008353F6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845A12" w:rsidRDefault="00845A12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845A12" w:rsidRDefault="00F633D0" w:rsidP="00D55A0B">
      <w:pPr>
        <w:rPr>
          <w:rFonts w:ascii="TH SarabunPSK" w:hAnsi="TH SarabunPSK" w:cs="TH SarabunPSK"/>
          <w:b/>
          <w:bCs/>
          <w:sz w:val="40"/>
          <w:szCs w:val="40"/>
        </w:rPr>
      </w:pPr>
      <w:r>
        <w:rPr>
          <w:noProof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805696" behindDoc="1" locked="0" layoutInCell="1" allowOverlap="1" wp14:anchorId="34F95535" wp14:editId="5C469B9B">
                <wp:simplePos x="0" y="0"/>
                <wp:positionH relativeFrom="column">
                  <wp:posOffset>-1422400</wp:posOffset>
                </wp:positionH>
                <wp:positionV relativeFrom="paragraph">
                  <wp:posOffset>397511</wp:posOffset>
                </wp:positionV>
                <wp:extent cx="5732145" cy="2514600"/>
                <wp:effectExtent l="19050" t="19050" r="40005" b="76200"/>
                <wp:wrapNone/>
                <wp:docPr id="126" name="รูปแบบอิสระ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32145" cy="2514600"/>
                        </a:xfrm>
                        <a:custGeom>
                          <a:avLst/>
                          <a:gdLst>
                            <a:gd name="T0" fmla="*/ 6677 w 8249"/>
                            <a:gd name="T1" fmla="*/ 94 h 11462"/>
                            <a:gd name="T2" fmla="*/ 4788 w 8249"/>
                            <a:gd name="T3" fmla="*/ 68 h 11462"/>
                            <a:gd name="T4" fmla="*/ 3255 w 8249"/>
                            <a:gd name="T5" fmla="*/ 122 h 11462"/>
                            <a:gd name="T6" fmla="*/ 1515 w 8249"/>
                            <a:gd name="T7" fmla="*/ 149 h 11462"/>
                            <a:gd name="T8" fmla="*/ 805 w 8249"/>
                            <a:gd name="T9" fmla="*/ 283 h 11462"/>
                            <a:gd name="T10" fmla="*/ 94 w 8249"/>
                            <a:gd name="T11" fmla="*/ 488 h 11462"/>
                            <a:gd name="T12" fmla="*/ 38 w 8249"/>
                            <a:gd name="T13" fmla="*/ 676 h 11462"/>
                            <a:gd name="T14" fmla="*/ 132 w 8249"/>
                            <a:gd name="T15" fmla="*/ 1159 h 11462"/>
                            <a:gd name="T16" fmla="*/ 225 w 8249"/>
                            <a:gd name="T17" fmla="*/ 1402 h 11462"/>
                            <a:gd name="T18" fmla="*/ 206 w 8249"/>
                            <a:gd name="T19" fmla="*/ 2365 h 11462"/>
                            <a:gd name="T20" fmla="*/ 262 w 8249"/>
                            <a:gd name="T21" fmla="*/ 2665 h 11462"/>
                            <a:gd name="T22" fmla="*/ 113 w 8249"/>
                            <a:gd name="T23" fmla="*/ 6507 h 11462"/>
                            <a:gd name="T24" fmla="*/ 57 w 8249"/>
                            <a:gd name="T25" fmla="*/ 7205 h 11462"/>
                            <a:gd name="T26" fmla="*/ 19 w 8249"/>
                            <a:gd name="T27" fmla="*/ 7743 h 11462"/>
                            <a:gd name="T28" fmla="*/ 57 w 8249"/>
                            <a:gd name="T29" fmla="*/ 9267 h 11462"/>
                            <a:gd name="T30" fmla="*/ 120 w 8249"/>
                            <a:gd name="T31" fmla="*/ 11236 h 11462"/>
                            <a:gd name="T32" fmla="*/ 288 w 8249"/>
                            <a:gd name="T33" fmla="*/ 11311 h 11462"/>
                            <a:gd name="T34" fmla="*/ 1934 w 8249"/>
                            <a:gd name="T35" fmla="*/ 11330 h 11462"/>
                            <a:gd name="T36" fmla="*/ 4889 w 8249"/>
                            <a:gd name="T37" fmla="*/ 11311 h 11462"/>
                            <a:gd name="T38" fmla="*/ 6310 w 8249"/>
                            <a:gd name="T39" fmla="*/ 11199 h 11462"/>
                            <a:gd name="T40" fmla="*/ 6909 w 8249"/>
                            <a:gd name="T41" fmla="*/ 11030 h 11462"/>
                            <a:gd name="T42" fmla="*/ 7332 w 8249"/>
                            <a:gd name="T43" fmla="*/ 11049 h 11462"/>
                            <a:gd name="T44" fmla="*/ 7537 w 8249"/>
                            <a:gd name="T45" fmla="*/ 10941 h 11462"/>
                            <a:gd name="T46" fmla="*/ 7780 w 8249"/>
                            <a:gd name="T47" fmla="*/ 10753 h 11462"/>
                            <a:gd name="T48" fmla="*/ 7986 w 8249"/>
                            <a:gd name="T49" fmla="*/ 10645 h 11462"/>
                            <a:gd name="T50" fmla="*/ 8136 w 8249"/>
                            <a:gd name="T51" fmla="*/ 9759 h 11462"/>
                            <a:gd name="T52" fmla="*/ 8005 w 8249"/>
                            <a:gd name="T53" fmla="*/ 8872 h 11462"/>
                            <a:gd name="T54" fmla="*/ 8117 w 8249"/>
                            <a:gd name="T55" fmla="*/ 6292 h 11462"/>
                            <a:gd name="T56" fmla="*/ 8136 w 8249"/>
                            <a:gd name="T57" fmla="*/ 4901 h 11462"/>
                            <a:gd name="T58" fmla="*/ 8080 w 8249"/>
                            <a:gd name="T59" fmla="*/ 3632 h 11462"/>
                            <a:gd name="T60" fmla="*/ 8136 w 8249"/>
                            <a:gd name="T61" fmla="*/ 1455 h 11462"/>
                            <a:gd name="T62" fmla="*/ 8161 w 8249"/>
                            <a:gd name="T63" fmla="*/ 109 h 11462"/>
                            <a:gd name="T64" fmla="*/ 7462 w 8249"/>
                            <a:gd name="T65" fmla="*/ 112 h 1146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8249" h="11462">
                              <a:moveTo>
                                <a:pt x="7462" y="112"/>
                              </a:moveTo>
                              <a:cubicBezTo>
                                <a:pt x="7257" y="122"/>
                                <a:pt x="6939" y="84"/>
                                <a:pt x="6677" y="94"/>
                              </a:cubicBezTo>
                              <a:cubicBezTo>
                                <a:pt x="6422" y="87"/>
                                <a:pt x="6244" y="73"/>
                                <a:pt x="5929" y="68"/>
                              </a:cubicBezTo>
                              <a:cubicBezTo>
                                <a:pt x="5614" y="64"/>
                                <a:pt x="5143" y="64"/>
                                <a:pt x="4788" y="68"/>
                              </a:cubicBezTo>
                              <a:cubicBezTo>
                                <a:pt x="4535" y="143"/>
                                <a:pt x="4352" y="34"/>
                                <a:pt x="3797" y="94"/>
                              </a:cubicBezTo>
                              <a:cubicBezTo>
                                <a:pt x="3587" y="117"/>
                                <a:pt x="3467" y="104"/>
                                <a:pt x="3255" y="122"/>
                              </a:cubicBezTo>
                              <a:cubicBezTo>
                                <a:pt x="2944" y="273"/>
                                <a:pt x="2513" y="209"/>
                                <a:pt x="2394" y="202"/>
                              </a:cubicBezTo>
                              <a:cubicBezTo>
                                <a:pt x="2301" y="211"/>
                                <a:pt x="1608" y="135"/>
                                <a:pt x="1515" y="149"/>
                              </a:cubicBezTo>
                              <a:cubicBezTo>
                                <a:pt x="1366" y="172"/>
                                <a:pt x="1388" y="188"/>
                                <a:pt x="1216" y="202"/>
                              </a:cubicBezTo>
                              <a:cubicBezTo>
                                <a:pt x="1029" y="218"/>
                                <a:pt x="992" y="274"/>
                                <a:pt x="805" y="283"/>
                              </a:cubicBezTo>
                              <a:cubicBezTo>
                                <a:pt x="719" y="324"/>
                                <a:pt x="628" y="416"/>
                                <a:pt x="506" y="435"/>
                              </a:cubicBezTo>
                              <a:cubicBezTo>
                                <a:pt x="369" y="455"/>
                                <a:pt x="94" y="488"/>
                                <a:pt x="94" y="488"/>
                              </a:cubicBezTo>
                              <a:cubicBezTo>
                                <a:pt x="75" y="497"/>
                                <a:pt x="52" y="495"/>
                                <a:pt x="38" y="515"/>
                              </a:cubicBezTo>
                              <a:cubicBezTo>
                                <a:pt x="0" y="570"/>
                                <a:pt x="25" y="622"/>
                                <a:pt x="38" y="676"/>
                              </a:cubicBezTo>
                              <a:cubicBezTo>
                                <a:pt x="53" y="826"/>
                                <a:pt x="55" y="931"/>
                                <a:pt x="113" y="1053"/>
                              </a:cubicBezTo>
                              <a:cubicBezTo>
                                <a:pt x="119" y="1089"/>
                                <a:pt x="121" y="1126"/>
                                <a:pt x="132" y="1159"/>
                              </a:cubicBezTo>
                              <a:cubicBezTo>
                                <a:pt x="140" y="1182"/>
                                <a:pt x="161" y="1191"/>
                                <a:pt x="169" y="1214"/>
                              </a:cubicBezTo>
                              <a:cubicBezTo>
                                <a:pt x="287" y="1557"/>
                                <a:pt x="92" y="1113"/>
                                <a:pt x="225" y="1402"/>
                              </a:cubicBezTo>
                              <a:cubicBezTo>
                                <a:pt x="244" y="1511"/>
                                <a:pt x="164" y="1605"/>
                                <a:pt x="188" y="1707"/>
                              </a:cubicBezTo>
                              <a:cubicBezTo>
                                <a:pt x="197" y="1880"/>
                                <a:pt x="191" y="2222"/>
                                <a:pt x="206" y="2365"/>
                              </a:cubicBezTo>
                              <a:cubicBezTo>
                                <a:pt x="221" y="2507"/>
                                <a:pt x="272" y="2507"/>
                                <a:pt x="281" y="2557"/>
                              </a:cubicBezTo>
                              <a:cubicBezTo>
                                <a:pt x="280" y="2595"/>
                                <a:pt x="169" y="2566"/>
                                <a:pt x="262" y="2665"/>
                              </a:cubicBezTo>
                              <a:cubicBezTo>
                                <a:pt x="244" y="3120"/>
                                <a:pt x="273" y="3383"/>
                                <a:pt x="188" y="3766"/>
                              </a:cubicBezTo>
                              <a:cubicBezTo>
                                <a:pt x="63" y="4919"/>
                                <a:pt x="163" y="3895"/>
                                <a:pt x="113" y="6507"/>
                              </a:cubicBezTo>
                              <a:cubicBezTo>
                                <a:pt x="110" y="6687"/>
                                <a:pt x="108" y="6866"/>
                                <a:pt x="94" y="7045"/>
                              </a:cubicBezTo>
                              <a:cubicBezTo>
                                <a:pt x="89" y="7101"/>
                                <a:pt x="57" y="7205"/>
                                <a:pt x="57" y="7205"/>
                              </a:cubicBezTo>
                              <a:cubicBezTo>
                                <a:pt x="51" y="7349"/>
                                <a:pt x="48" y="7493"/>
                                <a:pt x="38" y="7635"/>
                              </a:cubicBezTo>
                              <a:cubicBezTo>
                                <a:pt x="35" y="7672"/>
                                <a:pt x="26" y="7707"/>
                                <a:pt x="19" y="7743"/>
                              </a:cubicBezTo>
                              <a:cubicBezTo>
                                <a:pt x="8" y="7797"/>
                                <a:pt x="94" y="8313"/>
                                <a:pt x="94" y="8313"/>
                              </a:cubicBezTo>
                              <a:cubicBezTo>
                                <a:pt x="59" y="8997"/>
                                <a:pt x="43" y="8376"/>
                                <a:pt x="57" y="9267"/>
                              </a:cubicBezTo>
                              <a:cubicBezTo>
                                <a:pt x="64" y="9697"/>
                                <a:pt x="113" y="10249"/>
                                <a:pt x="113" y="10947"/>
                              </a:cubicBezTo>
                              <a:cubicBezTo>
                                <a:pt x="128" y="11207"/>
                                <a:pt x="73" y="10985"/>
                                <a:pt x="120" y="11236"/>
                              </a:cubicBezTo>
                              <a:cubicBezTo>
                                <a:pt x="126" y="11268"/>
                                <a:pt x="154" y="11265"/>
                                <a:pt x="176" y="11255"/>
                              </a:cubicBezTo>
                              <a:cubicBezTo>
                                <a:pt x="218" y="11236"/>
                                <a:pt x="244" y="11317"/>
                                <a:pt x="288" y="11311"/>
                              </a:cubicBezTo>
                              <a:cubicBezTo>
                                <a:pt x="369" y="11299"/>
                                <a:pt x="544" y="11324"/>
                                <a:pt x="625" y="11311"/>
                              </a:cubicBezTo>
                              <a:cubicBezTo>
                                <a:pt x="1324" y="11200"/>
                                <a:pt x="543" y="11379"/>
                                <a:pt x="1934" y="11330"/>
                              </a:cubicBezTo>
                              <a:cubicBezTo>
                                <a:pt x="2658" y="11243"/>
                                <a:pt x="3194" y="11343"/>
                                <a:pt x="3916" y="11404"/>
                              </a:cubicBezTo>
                              <a:cubicBezTo>
                                <a:pt x="4073" y="11462"/>
                                <a:pt x="4870" y="11313"/>
                                <a:pt x="4889" y="11311"/>
                              </a:cubicBezTo>
                              <a:cubicBezTo>
                                <a:pt x="5269" y="11089"/>
                                <a:pt x="4859" y="11265"/>
                                <a:pt x="5843" y="11217"/>
                              </a:cubicBezTo>
                              <a:cubicBezTo>
                                <a:pt x="6008" y="11208"/>
                                <a:pt x="6146" y="11218"/>
                                <a:pt x="6310" y="11199"/>
                              </a:cubicBezTo>
                              <a:cubicBezTo>
                                <a:pt x="6427" y="11167"/>
                                <a:pt x="6500" y="11155"/>
                                <a:pt x="6609" y="11087"/>
                              </a:cubicBezTo>
                              <a:cubicBezTo>
                                <a:pt x="6678" y="11044"/>
                                <a:pt x="6835" y="11057"/>
                                <a:pt x="6909" y="11030"/>
                              </a:cubicBezTo>
                              <a:cubicBezTo>
                                <a:pt x="7034" y="10984"/>
                                <a:pt x="6943" y="11027"/>
                                <a:pt x="7096" y="11012"/>
                              </a:cubicBezTo>
                              <a:cubicBezTo>
                                <a:pt x="7170" y="10980"/>
                                <a:pt x="7259" y="11084"/>
                                <a:pt x="7332" y="11049"/>
                              </a:cubicBezTo>
                              <a:cubicBezTo>
                                <a:pt x="7358" y="11036"/>
                                <a:pt x="7380" y="11009"/>
                                <a:pt x="7406" y="10994"/>
                              </a:cubicBezTo>
                              <a:cubicBezTo>
                                <a:pt x="7448" y="10971"/>
                                <a:pt x="7494" y="10961"/>
                                <a:pt x="7537" y="10941"/>
                              </a:cubicBezTo>
                              <a:cubicBezTo>
                                <a:pt x="7591" y="10864"/>
                                <a:pt x="7635" y="10868"/>
                                <a:pt x="7706" y="10834"/>
                              </a:cubicBezTo>
                              <a:cubicBezTo>
                                <a:pt x="7731" y="10806"/>
                                <a:pt x="7756" y="10782"/>
                                <a:pt x="7780" y="10753"/>
                              </a:cubicBezTo>
                              <a:cubicBezTo>
                                <a:pt x="7794" y="10736"/>
                                <a:pt x="7802" y="10709"/>
                                <a:pt x="7818" y="10698"/>
                              </a:cubicBezTo>
                              <a:cubicBezTo>
                                <a:pt x="7871" y="10665"/>
                                <a:pt x="7932" y="10674"/>
                                <a:pt x="7986" y="10645"/>
                              </a:cubicBezTo>
                              <a:cubicBezTo>
                                <a:pt x="8182" y="10540"/>
                                <a:pt x="7943" y="10635"/>
                                <a:pt x="8136" y="10565"/>
                              </a:cubicBezTo>
                              <a:cubicBezTo>
                                <a:pt x="8196" y="10298"/>
                                <a:pt x="8167" y="10032"/>
                                <a:pt x="8136" y="9759"/>
                              </a:cubicBezTo>
                              <a:cubicBezTo>
                                <a:pt x="8116" y="9585"/>
                                <a:pt x="8101" y="9415"/>
                                <a:pt x="8061" y="9249"/>
                              </a:cubicBezTo>
                              <a:cubicBezTo>
                                <a:pt x="8047" y="9112"/>
                                <a:pt x="8027" y="9003"/>
                                <a:pt x="8005" y="8872"/>
                              </a:cubicBezTo>
                              <a:cubicBezTo>
                                <a:pt x="8024" y="8243"/>
                                <a:pt x="8004" y="7445"/>
                                <a:pt x="8080" y="6803"/>
                              </a:cubicBezTo>
                              <a:cubicBezTo>
                                <a:pt x="8089" y="6632"/>
                                <a:pt x="8109" y="6463"/>
                                <a:pt x="8117" y="6292"/>
                              </a:cubicBezTo>
                              <a:cubicBezTo>
                                <a:pt x="8159" y="5399"/>
                                <a:pt x="8107" y="5909"/>
                                <a:pt x="8154" y="5485"/>
                              </a:cubicBezTo>
                              <a:cubicBezTo>
                                <a:pt x="8164" y="5257"/>
                                <a:pt x="8136" y="5125"/>
                                <a:pt x="8136" y="4901"/>
                              </a:cubicBezTo>
                              <a:cubicBezTo>
                                <a:pt x="8136" y="4677"/>
                                <a:pt x="8163" y="4353"/>
                                <a:pt x="8154" y="4142"/>
                              </a:cubicBezTo>
                              <a:cubicBezTo>
                                <a:pt x="8148" y="3974"/>
                                <a:pt x="8094" y="3801"/>
                                <a:pt x="8080" y="3632"/>
                              </a:cubicBezTo>
                              <a:cubicBezTo>
                                <a:pt x="8048" y="3241"/>
                                <a:pt x="8082" y="3454"/>
                                <a:pt x="8042" y="3228"/>
                              </a:cubicBezTo>
                              <a:cubicBezTo>
                                <a:pt x="8052" y="2763"/>
                                <a:pt x="8049" y="1946"/>
                                <a:pt x="8136" y="1455"/>
                              </a:cubicBezTo>
                              <a:cubicBezTo>
                                <a:pt x="8131" y="1307"/>
                                <a:pt x="8249" y="793"/>
                                <a:pt x="8124" y="614"/>
                              </a:cubicBezTo>
                              <a:cubicBezTo>
                                <a:pt x="8078" y="414"/>
                                <a:pt x="8217" y="267"/>
                                <a:pt x="8161" y="109"/>
                              </a:cubicBezTo>
                              <a:cubicBezTo>
                                <a:pt x="8142" y="0"/>
                                <a:pt x="7929" y="166"/>
                                <a:pt x="7874" y="84"/>
                              </a:cubicBezTo>
                              <a:cubicBezTo>
                                <a:pt x="7735" y="135"/>
                                <a:pt x="7601" y="61"/>
                                <a:pt x="7462" y="112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D5FF"/>
                        </a:solidFill>
                        <a:ln w="28575" cmpd="sng">
                          <a:solidFill>
                            <a:srgbClr val="FF66CC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>
                          <a:outerShdw dist="71842" dir="2700000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F633D0" w:rsidRDefault="00F633D0" w:rsidP="00F633D0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ความหมายของความน่าจะเป็น</w:t>
                            </w:r>
                          </w:p>
                          <w:p w:rsidR="00F633D0" w:rsidRDefault="00F633D0" w:rsidP="00F633D0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ในชีวิตประจำวันมีเหตุการณ์หรือสถานการณ์ต่างๆ เกิดขึ้นอย่างมากมายรอบตัวเราการตัดสินใจ</w:t>
                            </w:r>
                          </w:p>
                          <w:p w:rsidR="00F633D0" w:rsidRDefault="00F633D0" w:rsidP="00F633D0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เกี่ยวกับโอกาสที่เหตุการณ์หรือสถานการณ์ต่างๆ ที่จะเกิดขึ้น จำเป็นต้องใช้เหตุผลและข้อมูลเพื่อสรุป</w:t>
                            </w:r>
                          </w:p>
                          <w:p w:rsidR="00F633D0" w:rsidRPr="00F633D0" w:rsidRDefault="00F633D0" w:rsidP="00F633D0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เหตุการณ์หรือสถานการณ์นั้นๆ</w:t>
                            </w:r>
                          </w:p>
                          <w:p w:rsidR="00F633D0" w:rsidRDefault="00F633D0" w:rsidP="00F633D0">
                            <w:pPr>
                              <w:spacing w:after="0"/>
                              <w:ind w:firstLine="72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7B532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ความน่าจะเป็นหรือโอกาสทางคณิตศาสตร์ หมายถึง จ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ำนวนที่แสดงให้ทราบว่าเหตุการณ์ใ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ด</w:t>
                            </w:r>
                          </w:p>
                          <w:p w:rsidR="00F633D0" w:rsidRDefault="00F633D0" w:rsidP="00F633D0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 </w:t>
                            </w:r>
                            <w:r w:rsidRPr="007B532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เหตุการณ์หนึ่งจะเกิดขึ้นมากหรือน้อยเพียงใด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ซึ่งเหตุการณ์นั้นอาจจะเกิดขึ้นอย่างแน่นอน </w:t>
                            </w:r>
                          </w:p>
                          <w:p w:rsidR="00F633D0" w:rsidRPr="00F633D0" w:rsidRDefault="00F633D0" w:rsidP="00F633D0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อาจเกิดขึ้นหรือไม่เกิดก็ได้ หรือไม่เกิดขึ้นอย่างแน่นอน</w:t>
                            </w:r>
                          </w:p>
                          <w:p w:rsidR="00F633D0" w:rsidRDefault="00F633D0" w:rsidP="00F633D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รูปแบบอิสระ 126" o:spid="_x0000_s1078" style="position:absolute;margin-left:-112pt;margin-top:31.3pt;width:451.35pt;height:198pt;z-index:-25151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8249,1146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" adj="-11796480,,5400" path="m7462,112c7257,122,6939,84,6677,94,6422,87,6244,73,5929,68v-315,-4,-786,-4,-1141,c4535,143,4352,34,3797,94v-210,23,-330,10,-542,28c2944,273,2513,209,2394,202v-93,9,-786,-67,-879,-53c1366,172,1388,188,1216,202v-187,16,-224,72,-411,81c719,324,628,416,506,435,369,455,94,488,94,488v-19,9,-42,7,-56,27c,570,25,622,38,676v15,150,17,255,75,377c119,1089,121,1126,132,1159v8,23,29,32,37,55c287,1557,92,1113,225,1402v19,109,-61,203,-37,305c197,1880,191,2222,206,2365v15,142,66,142,75,192c280,2595,169,2566,262,2665v-18,455,11,718,-74,1101c63,4919,163,3895,113,6507v-3,180,-5,359,-19,538c89,7101,57,7205,57,7205v-6,144,-9,288,-19,430c35,7672,26,7707,19,7743v-11,54,75,570,75,570c59,8997,43,8376,57,9267v7,430,56,982,56,1680c128,11207,73,10985,120,11236v6,32,34,29,56,19c218,11236,244,11317,288,11311v81,-12,256,13,337,c1324,11200,543,11379,1934,11330v724,-87,1260,13,1982,74c4073,11462,4870,11313,4889,11311v380,-222,-30,-46,954,-94c6008,11208,6146,11218,6310,11199v117,-32,190,-44,299,-112c6678,11044,6835,11057,6909,11030v125,-46,34,-3,187,-18c7170,10980,7259,11084,7332,11049v26,-13,48,-40,74,-55c7448,10971,7494,10961,7537,10941v54,-77,98,-73,169,-107c7731,10806,7756,10782,7780,10753v14,-17,22,-44,38,-55c7871,10665,7932,10674,7986,10645v196,-105,-43,-10,150,-80c8196,10298,8167,10032,8136,9759v-20,-174,-35,-344,-75,-510c8047,9112,8027,9003,8005,8872v19,-629,-1,-1427,75,-2069c8089,6632,8109,6463,8117,6292v42,-893,-10,-383,37,-807c8164,5257,8136,5125,8136,4901v,-224,27,-548,18,-759c8148,3974,8094,3801,8080,3632v-32,-391,2,-178,-38,-404c8052,2763,8049,1946,8136,1455v-5,-148,113,-662,-12,-841c8078,414,8217,267,8161,109,8142,,7929,166,7874,84v-139,51,-273,-23,-412,28xe" fillcolor="#ffd5ff" strokecolor="#f6c" strokeweight="2.25pt">
                <v:stroke joinstyle="round"/>
                <v:shadow on="t" color="#4e6128" opacity=".5" offset="4pt,4pt"/>
                <v:formulas/>
                <v:path arrowok="t" o:connecttype="custom" o:connectlocs="4639778,20622;3327132,14918;2261866,26765;1052758,32688;559386,62086;65320,107060;26406,148305;91725,254268;156350,307579;143147,518847;182061,584663;78523,1427543;39609,1580675;13203,1698704;39609,2033048;83387,2465019;200128,2481473;1343917,2485641;3397316,2481473;4384754,2456902;4800993,2419825;5094931,2423994;5237384,2400300;5406242,2359055;5549389,2335362;5653622,2140986;5562592,1946391;5640420,1380375;5653622,1075210;5614709,796809;5653622,319206;5670995,23913;5185267,24571" o:connectangles="0,0,0,0,0,0,0,0,0,0,0,0,0,0,0,0,0,0,0,0,0,0,0,0,0,0,0,0,0,0,0,0,0" textboxrect="0,0,8249,11462"/>
                <v:textbox>
                  <w:txbxContent>
                    <w:p w:rsidR="00F633D0" w:rsidRDefault="00F633D0" w:rsidP="00F633D0">
                      <w:pPr>
                        <w:spacing w:after="0"/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ความหมายของความน่าจะเป็น</w:t>
                      </w:r>
                    </w:p>
                    <w:p w:rsidR="00F633D0" w:rsidRDefault="00F633D0" w:rsidP="00F633D0">
                      <w:pPr>
                        <w:spacing w:after="0"/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ในชีวิตประจำวันมีเหตุการณ์หรือสถานการณ์ต่างๆ เกิดขึ้นอย่างมากมายรอบตัวเราการตัดสินใจ</w:t>
                      </w:r>
                    </w:p>
                    <w:p w:rsidR="00F633D0" w:rsidRDefault="00F633D0" w:rsidP="00F633D0">
                      <w:pPr>
                        <w:spacing w:after="0"/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เกี่ยวกับโอกาสที่เหตุการณ์หรือสถานการณ์ต่างๆ ที่จะเกิดขึ้น จำเป็นต้องใช้เหตุผลและข้อมูลเพื่อสรุป</w:t>
                      </w:r>
                    </w:p>
                    <w:p w:rsidR="00F633D0" w:rsidRPr="00F633D0" w:rsidRDefault="00F633D0" w:rsidP="00F633D0">
                      <w:pPr>
                        <w:spacing w:after="0"/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เหตุการณ์หรือสถานการณ์นั้นๆ</w:t>
                      </w:r>
                    </w:p>
                    <w:p w:rsidR="00F633D0" w:rsidRDefault="00F633D0" w:rsidP="00F633D0">
                      <w:pPr>
                        <w:spacing w:after="0"/>
                        <w:ind w:firstLine="720"/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</w:rPr>
                      </w:pPr>
                      <w:r w:rsidRPr="007B5325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ความน่าจะเป็นหรือโอกาสทางคณิตศาสตร์ หมายถึง จ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ำนวนที่แสดงให้ทราบว่าเหตุการณ์ใ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ด</w:t>
                      </w:r>
                    </w:p>
                    <w:p w:rsidR="00F633D0" w:rsidRDefault="00F633D0" w:rsidP="00F633D0">
                      <w:pPr>
                        <w:spacing w:after="0"/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 </w:t>
                      </w:r>
                      <w:r w:rsidRPr="007B5325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เหตุการณ์หนึ่งจะเกิดขึ้นมากหรือน้อยเพียงใด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ซึ่งเหตุการณ์นั้นอาจจะเกิดขึ้นอย่างแน่นอน </w:t>
                      </w:r>
                    </w:p>
                    <w:p w:rsidR="00F633D0" w:rsidRPr="00F633D0" w:rsidRDefault="00F633D0" w:rsidP="00F633D0">
                      <w:pPr>
                        <w:spacing w:after="0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อาจเกิดขึ้นหรือไม่เกิดก็ได้ หรือไม่เกิดขึ้นอย่างแน่นอน</w:t>
                      </w:r>
                    </w:p>
                    <w:p w:rsidR="00F633D0" w:rsidRDefault="00F633D0" w:rsidP="00F633D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F633D0" w:rsidRDefault="00F633D0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F633D0" w:rsidRDefault="00F633D0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F633D0" w:rsidRDefault="00F633D0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F633D0" w:rsidRDefault="00F633D0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F633D0" w:rsidRDefault="00B21D00" w:rsidP="00D55A0B">
      <w:pPr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16960" behindDoc="0" locked="0" layoutInCell="1" allowOverlap="1" wp14:anchorId="0B8F4A34" wp14:editId="131E59ED">
            <wp:simplePos x="0" y="0"/>
            <wp:positionH relativeFrom="column">
              <wp:posOffset>4530090</wp:posOffset>
            </wp:positionH>
            <wp:positionV relativeFrom="paragraph">
              <wp:posOffset>461645</wp:posOffset>
            </wp:positionV>
            <wp:extent cx="1136015" cy="1609725"/>
            <wp:effectExtent l="0" t="0" r="6985" b="9525"/>
            <wp:wrapNone/>
            <wp:docPr id="198" name="รูปภาพ 19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01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40A0" w:rsidRDefault="00E340A0" w:rsidP="00D55A0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806720" behindDoc="1" locked="0" layoutInCell="1" allowOverlap="1" wp14:anchorId="3562BD7A" wp14:editId="280BC6F7">
                <wp:simplePos x="0" y="0"/>
                <wp:positionH relativeFrom="column">
                  <wp:posOffset>76200</wp:posOffset>
                </wp:positionH>
                <wp:positionV relativeFrom="paragraph">
                  <wp:posOffset>311785</wp:posOffset>
                </wp:positionV>
                <wp:extent cx="3800475" cy="1076325"/>
                <wp:effectExtent l="57150" t="38100" r="600075" b="104775"/>
                <wp:wrapNone/>
                <wp:docPr id="127" name="คำบรรยายภาพแบบสี่เหลี่ยมมุมมน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0475" cy="1076325"/>
                        </a:xfrm>
                        <a:prstGeom prst="wedgeRoundRectCallout">
                          <a:avLst>
                            <a:gd name="adj1" fmla="val 65132"/>
                            <a:gd name="adj2" fmla="val 7633"/>
                            <a:gd name="adj3" fmla="val 16667"/>
                          </a:avLst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340A0" w:rsidRDefault="00E340A0" w:rsidP="00E340A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คำบรรยายภาพแบบสี่เหลี่ยมมุมมน 127" o:spid="_x0000_s1079" type="#_x0000_t62" style="position:absolute;margin-left:6pt;margin-top:24.55pt;width:299.25pt;height:84.75pt;z-index:-251509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" adj="24869,12449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textbox>
                  <w:txbxContent>
                    <w:p w:rsidR="00E340A0" w:rsidRDefault="00E340A0" w:rsidP="00E340A0"/>
                  </w:txbxContent>
                </v:textbox>
              </v:shape>
            </w:pict>
          </mc:Fallback>
        </mc:AlternateContent>
      </w:r>
    </w:p>
    <w:p w:rsidR="00E340A0" w:rsidRPr="00E340A0" w:rsidRDefault="00E340A0" w:rsidP="00E340A0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340A0"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 w:rsidRPr="00E340A0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ตัวอย่างเหตุการณ์ที่เกิดขึ้นอย่างแน่นอน</w:t>
      </w:r>
    </w:p>
    <w:p w:rsidR="00E340A0" w:rsidRDefault="00E340A0" w:rsidP="00E340A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ดวงอาทิตย์ขึ้นทิศตะวันออก และตกทางทิศตะวันตก</w:t>
      </w:r>
    </w:p>
    <w:p w:rsidR="00E340A0" w:rsidRDefault="00E340A0" w:rsidP="00E340A0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    - </w:t>
      </w:r>
      <w:r>
        <w:rPr>
          <w:rFonts w:ascii="TH SarabunPSK" w:hAnsi="TH SarabunPSK" w:cs="TH SarabunPSK" w:hint="cs"/>
          <w:sz w:val="32"/>
          <w:szCs w:val="32"/>
          <w:cs/>
        </w:rPr>
        <w:t>ถ้าฝนตก ถนนจะเปียก</w:t>
      </w:r>
    </w:p>
    <w:p w:rsidR="00E340A0" w:rsidRDefault="00B21D00" w:rsidP="00D55A0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819008" behindDoc="0" locked="0" layoutInCell="1" allowOverlap="1" wp14:anchorId="14834B89" wp14:editId="0BF58DE1">
            <wp:simplePos x="0" y="0"/>
            <wp:positionH relativeFrom="column">
              <wp:posOffset>447675</wp:posOffset>
            </wp:positionH>
            <wp:positionV relativeFrom="paragraph">
              <wp:posOffset>207645</wp:posOffset>
            </wp:positionV>
            <wp:extent cx="864235" cy="1268730"/>
            <wp:effectExtent l="0" t="0" r="0" b="7620"/>
            <wp:wrapNone/>
            <wp:docPr id="200" name="รูปภาพ 200" descr="D:\งานค.ศ.3สุดารัตน์\templateppt&amp;รูปเคลื่อนไหว\templateppt\large_JOOK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งานค.ศ.3สุดารัตน์\templateppt&amp;รูปเคลื่อนไหว\templateppt\large_JOOK6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235" cy="126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498A"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808768" behindDoc="1" locked="0" layoutInCell="1" allowOverlap="1" wp14:anchorId="1311A2AE" wp14:editId="269ABB96">
                <wp:simplePos x="0" y="0"/>
                <wp:positionH relativeFrom="column">
                  <wp:posOffset>1933575</wp:posOffset>
                </wp:positionH>
                <wp:positionV relativeFrom="paragraph">
                  <wp:posOffset>321945</wp:posOffset>
                </wp:positionV>
                <wp:extent cx="3800475" cy="1076325"/>
                <wp:effectExtent l="685800" t="38100" r="85725" b="104775"/>
                <wp:wrapNone/>
                <wp:docPr id="192" name="คำบรรยายภาพแบบสี่เหลี่ยมมุมมน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0475" cy="1076325"/>
                        </a:xfrm>
                        <a:prstGeom prst="wedgeRoundRectCallout">
                          <a:avLst>
                            <a:gd name="adj1" fmla="val -66698"/>
                            <a:gd name="adj2" fmla="val -11836"/>
                            <a:gd name="adj3" fmla="val 16667"/>
                          </a:avLst>
                        </a:prstGeom>
                        <a:ln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5498A" w:rsidRDefault="0055498A" w:rsidP="0055498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คำบรรยายภาพแบบสี่เหลี่ยมมุมมน 192" o:spid="_x0000_s1080" type="#_x0000_t62" style="position:absolute;margin-left:152.25pt;margin-top:25.35pt;width:299.25pt;height:84.75pt;z-index:-251507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" adj="-3607,8243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55498A" w:rsidRDefault="0055498A" w:rsidP="0055498A"/>
                  </w:txbxContent>
                </v:textbox>
              </v:shape>
            </w:pict>
          </mc:Fallback>
        </mc:AlternateContent>
      </w:r>
      <w:r w:rsidR="00E340A0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E340A0" w:rsidRDefault="00E340A0" w:rsidP="00E340A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</w:t>
      </w:r>
      <w:r w:rsidRPr="00E340A0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ตัวอย่างเหตุการณ์ที่ไม่เกิดขึ้นอย่างแน่นอน</w:t>
      </w:r>
    </w:p>
    <w:p w:rsidR="00E340A0" w:rsidRDefault="00B21D00" w:rsidP="00E340A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14912" behindDoc="0" locked="0" layoutInCell="1" allowOverlap="1" wp14:anchorId="191B432F" wp14:editId="45ED25CF">
            <wp:simplePos x="0" y="0"/>
            <wp:positionH relativeFrom="column">
              <wp:posOffset>3562350</wp:posOffset>
            </wp:positionH>
            <wp:positionV relativeFrom="paragraph">
              <wp:posOffset>7758430</wp:posOffset>
            </wp:positionV>
            <wp:extent cx="1047750" cy="989965"/>
            <wp:effectExtent l="0" t="0" r="0" b="635"/>
            <wp:wrapNone/>
            <wp:docPr id="197" name="รูปภาพ 197" descr="คำอธิบาย: ผลการค้นหารูปภาพสำหรับ รูปการ์ตูนผลไม้น่ารัก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คำอธิบาย: ผลการค้นหารูปภาพสำหรับ รูปการ์ตูนผลไม้น่ารักๆ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98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40A0">
        <w:rPr>
          <w:rFonts w:ascii="TH SarabunPSK" w:hAnsi="TH SarabunPSK" w:cs="TH SarabunPSK"/>
          <w:sz w:val="32"/>
          <w:szCs w:val="32"/>
        </w:rPr>
        <w:t xml:space="preserve">                       </w:t>
      </w:r>
      <w:r w:rsidR="0055498A">
        <w:rPr>
          <w:rFonts w:ascii="TH SarabunPSK" w:hAnsi="TH SarabunPSK" w:cs="TH SarabunPSK"/>
          <w:sz w:val="32"/>
          <w:szCs w:val="32"/>
        </w:rPr>
        <w:t xml:space="preserve">                              </w:t>
      </w:r>
      <w:r w:rsidR="00E340A0">
        <w:rPr>
          <w:rFonts w:ascii="TH SarabunPSK" w:hAnsi="TH SarabunPSK" w:cs="TH SarabunPSK"/>
          <w:sz w:val="32"/>
          <w:szCs w:val="32"/>
        </w:rPr>
        <w:t xml:space="preserve"> - </w:t>
      </w:r>
      <w:r w:rsidR="00E340A0">
        <w:rPr>
          <w:rFonts w:ascii="TH SarabunPSK" w:hAnsi="TH SarabunPSK" w:cs="TH SarabunPSK" w:hint="cs"/>
          <w:sz w:val="32"/>
          <w:szCs w:val="32"/>
          <w:cs/>
        </w:rPr>
        <w:t xml:space="preserve">ทอดลูกเต๋า </w:t>
      </w:r>
      <w:r w:rsidR="00E340A0">
        <w:rPr>
          <w:rFonts w:ascii="TH SarabunPSK" w:hAnsi="TH SarabunPSK" w:cs="TH SarabunPSK"/>
          <w:sz w:val="32"/>
          <w:szCs w:val="32"/>
        </w:rPr>
        <w:t>1</w:t>
      </w:r>
      <w:r w:rsidR="00E340A0">
        <w:rPr>
          <w:rFonts w:ascii="TH SarabunPSK" w:hAnsi="TH SarabunPSK" w:cs="TH SarabunPSK" w:hint="cs"/>
          <w:sz w:val="32"/>
          <w:szCs w:val="32"/>
          <w:cs/>
        </w:rPr>
        <w:t xml:space="preserve"> ลูก </w:t>
      </w:r>
      <w:r w:rsidR="00E340A0">
        <w:rPr>
          <w:rFonts w:ascii="TH SarabunPSK" w:hAnsi="TH SarabunPSK" w:cs="TH SarabunPSK"/>
          <w:sz w:val="32"/>
          <w:szCs w:val="32"/>
        </w:rPr>
        <w:t xml:space="preserve">1 </w:t>
      </w:r>
      <w:r w:rsidR="00E340A0">
        <w:rPr>
          <w:rFonts w:ascii="TH SarabunPSK" w:hAnsi="TH SarabunPSK" w:cs="TH SarabunPSK" w:hint="cs"/>
          <w:sz w:val="32"/>
          <w:szCs w:val="32"/>
          <w:cs/>
        </w:rPr>
        <w:t xml:space="preserve">ครั้ง </w:t>
      </w:r>
      <w:r w:rsidR="0055498A">
        <w:rPr>
          <w:rFonts w:ascii="TH SarabunPSK" w:hAnsi="TH SarabunPSK" w:cs="TH SarabunPSK" w:hint="cs"/>
          <w:sz w:val="32"/>
          <w:szCs w:val="32"/>
          <w:cs/>
        </w:rPr>
        <w:t xml:space="preserve">หงายหน้า </w:t>
      </w:r>
      <w:r w:rsidR="0055498A">
        <w:rPr>
          <w:rFonts w:ascii="TH SarabunPSK" w:hAnsi="TH SarabunPSK" w:cs="TH SarabunPSK"/>
          <w:sz w:val="32"/>
          <w:szCs w:val="32"/>
        </w:rPr>
        <w:t xml:space="preserve">1, 2, 3, 4, 5, 6 </w:t>
      </w:r>
      <w:r w:rsidR="0055498A">
        <w:rPr>
          <w:rFonts w:ascii="TH SarabunPSK" w:hAnsi="TH SarabunPSK" w:cs="TH SarabunPSK" w:hint="cs"/>
          <w:sz w:val="32"/>
          <w:szCs w:val="32"/>
          <w:cs/>
        </w:rPr>
        <w:t>พร้อมกัน</w:t>
      </w:r>
    </w:p>
    <w:p w:rsidR="0055498A" w:rsidRPr="0055498A" w:rsidRDefault="0055498A" w:rsidP="00E340A0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</w:t>
      </w:r>
      <w:r>
        <w:rPr>
          <w:rFonts w:ascii="TH SarabunPSK" w:hAnsi="TH SarabunPSK" w:cs="TH SarabunPSK"/>
          <w:sz w:val="32"/>
          <w:szCs w:val="32"/>
        </w:rPr>
        <w:t xml:space="preserve"> - </w:t>
      </w:r>
      <w:r>
        <w:rPr>
          <w:rFonts w:ascii="TH SarabunPSK" w:hAnsi="TH SarabunPSK" w:cs="TH SarabunPSK" w:hint="cs"/>
          <w:sz w:val="32"/>
          <w:szCs w:val="32"/>
          <w:cs/>
        </w:rPr>
        <w:t>แม่ไก่ออกลูกเป็นตัว</w:t>
      </w:r>
    </w:p>
    <w:p w:rsidR="00E340A0" w:rsidRPr="00E340A0" w:rsidRDefault="00B21D00" w:rsidP="00D55A0B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17984" behindDoc="0" locked="0" layoutInCell="1" allowOverlap="1" wp14:anchorId="35D057D5" wp14:editId="14C653DC">
            <wp:simplePos x="0" y="0"/>
            <wp:positionH relativeFrom="column">
              <wp:posOffset>4555490</wp:posOffset>
            </wp:positionH>
            <wp:positionV relativeFrom="paragraph">
              <wp:posOffset>422335</wp:posOffset>
            </wp:positionV>
            <wp:extent cx="1050290" cy="1600200"/>
            <wp:effectExtent l="0" t="0" r="0" b="0"/>
            <wp:wrapNone/>
            <wp:docPr id="199" name="รูปภาพ 199" descr="clipart_(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lipart_(5)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17" t="9380" r="22708" b="133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029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498A"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810816" behindDoc="1" locked="0" layoutInCell="1" allowOverlap="1" wp14:anchorId="178BCB5B" wp14:editId="690530E2">
                <wp:simplePos x="0" y="0"/>
                <wp:positionH relativeFrom="column">
                  <wp:posOffset>-9525</wp:posOffset>
                </wp:positionH>
                <wp:positionV relativeFrom="paragraph">
                  <wp:posOffset>294640</wp:posOffset>
                </wp:positionV>
                <wp:extent cx="4057650" cy="1076325"/>
                <wp:effectExtent l="57150" t="38100" r="514350" b="161925"/>
                <wp:wrapNone/>
                <wp:docPr id="193" name="คำบรรยายภาพแบบสี่เหลี่ยมมุมมน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7650" cy="1076325"/>
                        </a:xfrm>
                        <a:prstGeom prst="wedgeRoundRectCallout">
                          <a:avLst>
                            <a:gd name="adj1" fmla="val 61372"/>
                            <a:gd name="adj2" fmla="val 55421"/>
                            <a:gd name="adj3" fmla="val 16667"/>
                          </a:avLst>
                        </a:prstGeom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5498A" w:rsidRDefault="0055498A" w:rsidP="0055498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คำบรรยายภาพแบบสี่เหลี่ยมมุมมน 193" o:spid="_x0000_s1081" type="#_x0000_t62" style="position:absolute;margin-left:-.75pt;margin-top:23.2pt;width:319.5pt;height:84.75pt;z-index:-251505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" adj="24056,22771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:rsidR="0055498A" w:rsidRDefault="0055498A" w:rsidP="0055498A"/>
                  </w:txbxContent>
                </v:textbox>
              </v:shape>
            </w:pict>
          </mc:Fallback>
        </mc:AlternateContent>
      </w:r>
    </w:p>
    <w:p w:rsidR="00E340A0" w:rsidRDefault="0055498A" w:rsidP="0055498A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Pr="0055498A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ตัวอย่างเหตุการณ์ที่อาจเกิดขึ้นหรือไม่ก็ได้</w:t>
      </w:r>
    </w:p>
    <w:p w:rsidR="0055498A" w:rsidRDefault="0055498A" w:rsidP="0055498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Pr="0055498A">
        <w:rPr>
          <w:rFonts w:ascii="TH SarabunPSK" w:hAnsi="TH SarabunPSK" w:cs="TH SarabunPSK"/>
          <w:sz w:val="32"/>
          <w:szCs w:val="32"/>
        </w:rPr>
        <w:t xml:space="preserve">- </w:t>
      </w:r>
      <w:r w:rsidRPr="0055498A">
        <w:rPr>
          <w:rFonts w:ascii="TH SarabunPSK" w:hAnsi="TH SarabunPSK" w:cs="TH SarabunPSK" w:hint="cs"/>
          <w:sz w:val="32"/>
          <w:szCs w:val="32"/>
          <w:cs/>
        </w:rPr>
        <w:t>โยน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เหรียญ 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อัน 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ครั้ง อาจหงายหน้าหัว หรือ หงายหน้าก้อยได้</w:t>
      </w:r>
    </w:p>
    <w:p w:rsidR="0055498A" w:rsidRDefault="0055498A" w:rsidP="0055498A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  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หลังฝนตก อาจจะเกิดรุ้งกินน้ำหรือไม่เกิดก็ไ</w:t>
      </w:r>
      <w:r w:rsidR="004E5FFF">
        <w:rPr>
          <w:rFonts w:ascii="TH SarabunPSK" w:hAnsi="TH SarabunPSK" w:cs="TH SarabunPSK" w:hint="cs"/>
          <w:sz w:val="32"/>
          <w:szCs w:val="32"/>
          <w:cs/>
        </w:rPr>
        <w:t>ด้</w:t>
      </w:r>
    </w:p>
    <w:p w:rsidR="0055498A" w:rsidRDefault="0055498A" w:rsidP="0055498A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55498A" w:rsidRDefault="0055498A" w:rsidP="0055498A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55498A" w:rsidRDefault="0055498A" w:rsidP="0055498A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633D0" w:rsidRPr="0055498A" w:rsidRDefault="00821E0F" w:rsidP="0055498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712512" behindDoc="1" locked="0" layoutInCell="1" allowOverlap="1" wp14:anchorId="28E630BA" wp14:editId="21E823A4">
                <wp:simplePos x="0" y="0"/>
                <wp:positionH relativeFrom="column">
                  <wp:posOffset>-1384300</wp:posOffset>
                </wp:positionH>
                <wp:positionV relativeFrom="paragraph">
                  <wp:posOffset>5715</wp:posOffset>
                </wp:positionV>
                <wp:extent cx="5732145" cy="3657600"/>
                <wp:effectExtent l="19050" t="0" r="40005" b="57150"/>
                <wp:wrapNone/>
                <wp:docPr id="46" name="รูปแบบอิสระ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32145" cy="3657600"/>
                        </a:xfrm>
                        <a:custGeom>
                          <a:avLst/>
                          <a:gdLst>
                            <a:gd name="T0" fmla="*/ 6677 w 8249"/>
                            <a:gd name="T1" fmla="*/ 94 h 11462"/>
                            <a:gd name="T2" fmla="*/ 4788 w 8249"/>
                            <a:gd name="T3" fmla="*/ 68 h 11462"/>
                            <a:gd name="T4" fmla="*/ 3255 w 8249"/>
                            <a:gd name="T5" fmla="*/ 122 h 11462"/>
                            <a:gd name="T6" fmla="*/ 1515 w 8249"/>
                            <a:gd name="T7" fmla="*/ 149 h 11462"/>
                            <a:gd name="T8" fmla="*/ 805 w 8249"/>
                            <a:gd name="T9" fmla="*/ 283 h 11462"/>
                            <a:gd name="T10" fmla="*/ 94 w 8249"/>
                            <a:gd name="T11" fmla="*/ 488 h 11462"/>
                            <a:gd name="T12" fmla="*/ 38 w 8249"/>
                            <a:gd name="T13" fmla="*/ 676 h 11462"/>
                            <a:gd name="T14" fmla="*/ 132 w 8249"/>
                            <a:gd name="T15" fmla="*/ 1159 h 11462"/>
                            <a:gd name="T16" fmla="*/ 225 w 8249"/>
                            <a:gd name="T17" fmla="*/ 1402 h 11462"/>
                            <a:gd name="T18" fmla="*/ 206 w 8249"/>
                            <a:gd name="T19" fmla="*/ 2365 h 11462"/>
                            <a:gd name="T20" fmla="*/ 262 w 8249"/>
                            <a:gd name="T21" fmla="*/ 2665 h 11462"/>
                            <a:gd name="T22" fmla="*/ 113 w 8249"/>
                            <a:gd name="T23" fmla="*/ 6507 h 11462"/>
                            <a:gd name="T24" fmla="*/ 57 w 8249"/>
                            <a:gd name="T25" fmla="*/ 7205 h 11462"/>
                            <a:gd name="T26" fmla="*/ 19 w 8249"/>
                            <a:gd name="T27" fmla="*/ 7743 h 11462"/>
                            <a:gd name="T28" fmla="*/ 57 w 8249"/>
                            <a:gd name="T29" fmla="*/ 9267 h 11462"/>
                            <a:gd name="T30" fmla="*/ 120 w 8249"/>
                            <a:gd name="T31" fmla="*/ 11236 h 11462"/>
                            <a:gd name="T32" fmla="*/ 288 w 8249"/>
                            <a:gd name="T33" fmla="*/ 11311 h 11462"/>
                            <a:gd name="T34" fmla="*/ 1934 w 8249"/>
                            <a:gd name="T35" fmla="*/ 11330 h 11462"/>
                            <a:gd name="T36" fmla="*/ 4889 w 8249"/>
                            <a:gd name="T37" fmla="*/ 11311 h 11462"/>
                            <a:gd name="T38" fmla="*/ 6310 w 8249"/>
                            <a:gd name="T39" fmla="*/ 11199 h 11462"/>
                            <a:gd name="T40" fmla="*/ 6909 w 8249"/>
                            <a:gd name="T41" fmla="*/ 11030 h 11462"/>
                            <a:gd name="T42" fmla="*/ 7332 w 8249"/>
                            <a:gd name="T43" fmla="*/ 11049 h 11462"/>
                            <a:gd name="T44" fmla="*/ 7537 w 8249"/>
                            <a:gd name="T45" fmla="*/ 10941 h 11462"/>
                            <a:gd name="T46" fmla="*/ 7780 w 8249"/>
                            <a:gd name="T47" fmla="*/ 10753 h 11462"/>
                            <a:gd name="T48" fmla="*/ 7986 w 8249"/>
                            <a:gd name="T49" fmla="*/ 10645 h 11462"/>
                            <a:gd name="T50" fmla="*/ 8136 w 8249"/>
                            <a:gd name="T51" fmla="*/ 9759 h 11462"/>
                            <a:gd name="T52" fmla="*/ 8005 w 8249"/>
                            <a:gd name="T53" fmla="*/ 8872 h 11462"/>
                            <a:gd name="T54" fmla="*/ 8117 w 8249"/>
                            <a:gd name="T55" fmla="*/ 6292 h 11462"/>
                            <a:gd name="T56" fmla="*/ 8136 w 8249"/>
                            <a:gd name="T57" fmla="*/ 4901 h 11462"/>
                            <a:gd name="T58" fmla="*/ 8080 w 8249"/>
                            <a:gd name="T59" fmla="*/ 3632 h 11462"/>
                            <a:gd name="T60" fmla="*/ 8136 w 8249"/>
                            <a:gd name="T61" fmla="*/ 1455 h 11462"/>
                            <a:gd name="T62" fmla="*/ 8161 w 8249"/>
                            <a:gd name="T63" fmla="*/ 109 h 11462"/>
                            <a:gd name="T64" fmla="*/ 7462 w 8249"/>
                            <a:gd name="T65" fmla="*/ 112 h 1146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8249" h="11462">
                              <a:moveTo>
                                <a:pt x="7462" y="112"/>
                              </a:moveTo>
                              <a:cubicBezTo>
                                <a:pt x="7257" y="122"/>
                                <a:pt x="6939" y="84"/>
                                <a:pt x="6677" y="94"/>
                              </a:cubicBezTo>
                              <a:cubicBezTo>
                                <a:pt x="6422" y="87"/>
                                <a:pt x="6244" y="73"/>
                                <a:pt x="5929" y="68"/>
                              </a:cubicBezTo>
                              <a:cubicBezTo>
                                <a:pt x="5614" y="64"/>
                                <a:pt x="5143" y="64"/>
                                <a:pt x="4788" y="68"/>
                              </a:cubicBezTo>
                              <a:cubicBezTo>
                                <a:pt x="4535" y="143"/>
                                <a:pt x="4352" y="34"/>
                                <a:pt x="3797" y="94"/>
                              </a:cubicBezTo>
                              <a:cubicBezTo>
                                <a:pt x="3587" y="117"/>
                                <a:pt x="3467" y="104"/>
                                <a:pt x="3255" y="122"/>
                              </a:cubicBezTo>
                              <a:cubicBezTo>
                                <a:pt x="2944" y="273"/>
                                <a:pt x="2513" y="209"/>
                                <a:pt x="2394" y="202"/>
                              </a:cubicBezTo>
                              <a:cubicBezTo>
                                <a:pt x="2301" y="211"/>
                                <a:pt x="1608" y="135"/>
                                <a:pt x="1515" y="149"/>
                              </a:cubicBezTo>
                              <a:cubicBezTo>
                                <a:pt x="1366" y="172"/>
                                <a:pt x="1388" y="188"/>
                                <a:pt x="1216" y="202"/>
                              </a:cubicBezTo>
                              <a:cubicBezTo>
                                <a:pt x="1029" y="218"/>
                                <a:pt x="992" y="274"/>
                                <a:pt x="805" y="283"/>
                              </a:cubicBezTo>
                              <a:cubicBezTo>
                                <a:pt x="719" y="324"/>
                                <a:pt x="628" y="416"/>
                                <a:pt x="506" y="435"/>
                              </a:cubicBezTo>
                              <a:cubicBezTo>
                                <a:pt x="369" y="455"/>
                                <a:pt x="94" y="488"/>
                                <a:pt x="94" y="488"/>
                              </a:cubicBezTo>
                              <a:cubicBezTo>
                                <a:pt x="75" y="497"/>
                                <a:pt x="52" y="495"/>
                                <a:pt x="38" y="515"/>
                              </a:cubicBezTo>
                              <a:cubicBezTo>
                                <a:pt x="0" y="570"/>
                                <a:pt x="25" y="622"/>
                                <a:pt x="38" y="676"/>
                              </a:cubicBezTo>
                              <a:cubicBezTo>
                                <a:pt x="53" y="826"/>
                                <a:pt x="55" y="931"/>
                                <a:pt x="113" y="1053"/>
                              </a:cubicBezTo>
                              <a:cubicBezTo>
                                <a:pt x="119" y="1089"/>
                                <a:pt x="121" y="1126"/>
                                <a:pt x="132" y="1159"/>
                              </a:cubicBezTo>
                              <a:cubicBezTo>
                                <a:pt x="140" y="1182"/>
                                <a:pt x="161" y="1191"/>
                                <a:pt x="169" y="1214"/>
                              </a:cubicBezTo>
                              <a:cubicBezTo>
                                <a:pt x="287" y="1557"/>
                                <a:pt x="92" y="1113"/>
                                <a:pt x="225" y="1402"/>
                              </a:cubicBezTo>
                              <a:cubicBezTo>
                                <a:pt x="244" y="1511"/>
                                <a:pt x="164" y="1605"/>
                                <a:pt x="188" y="1707"/>
                              </a:cubicBezTo>
                              <a:cubicBezTo>
                                <a:pt x="197" y="1880"/>
                                <a:pt x="191" y="2222"/>
                                <a:pt x="206" y="2365"/>
                              </a:cubicBezTo>
                              <a:cubicBezTo>
                                <a:pt x="221" y="2507"/>
                                <a:pt x="272" y="2507"/>
                                <a:pt x="281" y="2557"/>
                              </a:cubicBezTo>
                              <a:cubicBezTo>
                                <a:pt x="280" y="2595"/>
                                <a:pt x="169" y="2566"/>
                                <a:pt x="262" y="2665"/>
                              </a:cubicBezTo>
                              <a:cubicBezTo>
                                <a:pt x="244" y="3120"/>
                                <a:pt x="273" y="3383"/>
                                <a:pt x="188" y="3766"/>
                              </a:cubicBezTo>
                              <a:cubicBezTo>
                                <a:pt x="63" y="4919"/>
                                <a:pt x="163" y="3895"/>
                                <a:pt x="113" y="6507"/>
                              </a:cubicBezTo>
                              <a:cubicBezTo>
                                <a:pt x="110" y="6687"/>
                                <a:pt x="108" y="6866"/>
                                <a:pt x="94" y="7045"/>
                              </a:cubicBezTo>
                              <a:cubicBezTo>
                                <a:pt x="89" y="7101"/>
                                <a:pt x="57" y="7205"/>
                                <a:pt x="57" y="7205"/>
                              </a:cubicBezTo>
                              <a:cubicBezTo>
                                <a:pt x="51" y="7349"/>
                                <a:pt x="48" y="7493"/>
                                <a:pt x="38" y="7635"/>
                              </a:cubicBezTo>
                              <a:cubicBezTo>
                                <a:pt x="35" y="7672"/>
                                <a:pt x="26" y="7707"/>
                                <a:pt x="19" y="7743"/>
                              </a:cubicBezTo>
                              <a:cubicBezTo>
                                <a:pt x="8" y="7797"/>
                                <a:pt x="94" y="8313"/>
                                <a:pt x="94" y="8313"/>
                              </a:cubicBezTo>
                              <a:cubicBezTo>
                                <a:pt x="59" y="8997"/>
                                <a:pt x="43" y="8376"/>
                                <a:pt x="57" y="9267"/>
                              </a:cubicBezTo>
                              <a:cubicBezTo>
                                <a:pt x="64" y="9697"/>
                                <a:pt x="113" y="10249"/>
                                <a:pt x="113" y="10947"/>
                              </a:cubicBezTo>
                              <a:cubicBezTo>
                                <a:pt x="128" y="11207"/>
                                <a:pt x="73" y="10985"/>
                                <a:pt x="120" y="11236"/>
                              </a:cubicBezTo>
                              <a:cubicBezTo>
                                <a:pt x="126" y="11268"/>
                                <a:pt x="154" y="11265"/>
                                <a:pt x="176" y="11255"/>
                              </a:cubicBezTo>
                              <a:cubicBezTo>
                                <a:pt x="218" y="11236"/>
                                <a:pt x="244" y="11317"/>
                                <a:pt x="288" y="11311"/>
                              </a:cubicBezTo>
                              <a:cubicBezTo>
                                <a:pt x="369" y="11299"/>
                                <a:pt x="544" y="11324"/>
                                <a:pt x="625" y="11311"/>
                              </a:cubicBezTo>
                              <a:cubicBezTo>
                                <a:pt x="1324" y="11200"/>
                                <a:pt x="543" y="11379"/>
                                <a:pt x="1934" y="11330"/>
                              </a:cubicBezTo>
                              <a:cubicBezTo>
                                <a:pt x="2658" y="11243"/>
                                <a:pt x="3194" y="11343"/>
                                <a:pt x="3916" y="11404"/>
                              </a:cubicBezTo>
                              <a:cubicBezTo>
                                <a:pt x="4073" y="11462"/>
                                <a:pt x="4870" y="11313"/>
                                <a:pt x="4889" y="11311"/>
                              </a:cubicBezTo>
                              <a:cubicBezTo>
                                <a:pt x="5269" y="11089"/>
                                <a:pt x="4859" y="11265"/>
                                <a:pt x="5843" y="11217"/>
                              </a:cubicBezTo>
                              <a:cubicBezTo>
                                <a:pt x="6008" y="11208"/>
                                <a:pt x="6146" y="11218"/>
                                <a:pt x="6310" y="11199"/>
                              </a:cubicBezTo>
                              <a:cubicBezTo>
                                <a:pt x="6427" y="11167"/>
                                <a:pt x="6500" y="11155"/>
                                <a:pt x="6609" y="11087"/>
                              </a:cubicBezTo>
                              <a:cubicBezTo>
                                <a:pt x="6678" y="11044"/>
                                <a:pt x="6835" y="11057"/>
                                <a:pt x="6909" y="11030"/>
                              </a:cubicBezTo>
                              <a:cubicBezTo>
                                <a:pt x="7034" y="10984"/>
                                <a:pt x="6943" y="11027"/>
                                <a:pt x="7096" y="11012"/>
                              </a:cubicBezTo>
                              <a:cubicBezTo>
                                <a:pt x="7170" y="10980"/>
                                <a:pt x="7259" y="11084"/>
                                <a:pt x="7332" y="11049"/>
                              </a:cubicBezTo>
                              <a:cubicBezTo>
                                <a:pt x="7358" y="11036"/>
                                <a:pt x="7380" y="11009"/>
                                <a:pt x="7406" y="10994"/>
                              </a:cubicBezTo>
                              <a:cubicBezTo>
                                <a:pt x="7448" y="10971"/>
                                <a:pt x="7494" y="10961"/>
                                <a:pt x="7537" y="10941"/>
                              </a:cubicBezTo>
                              <a:cubicBezTo>
                                <a:pt x="7591" y="10864"/>
                                <a:pt x="7635" y="10868"/>
                                <a:pt x="7706" y="10834"/>
                              </a:cubicBezTo>
                              <a:cubicBezTo>
                                <a:pt x="7731" y="10806"/>
                                <a:pt x="7756" y="10782"/>
                                <a:pt x="7780" y="10753"/>
                              </a:cubicBezTo>
                              <a:cubicBezTo>
                                <a:pt x="7794" y="10736"/>
                                <a:pt x="7802" y="10709"/>
                                <a:pt x="7818" y="10698"/>
                              </a:cubicBezTo>
                              <a:cubicBezTo>
                                <a:pt x="7871" y="10665"/>
                                <a:pt x="7932" y="10674"/>
                                <a:pt x="7986" y="10645"/>
                              </a:cubicBezTo>
                              <a:cubicBezTo>
                                <a:pt x="8182" y="10540"/>
                                <a:pt x="7943" y="10635"/>
                                <a:pt x="8136" y="10565"/>
                              </a:cubicBezTo>
                              <a:cubicBezTo>
                                <a:pt x="8196" y="10298"/>
                                <a:pt x="8167" y="10032"/>
                                <a:pt x="8136" y="9759"/>
                              </a:cubicBezTo>
                              <a:cubicBezTo>
                                <a:pt x="8116" y="9585"/>
                                <a:pt x="8101" y="9415"/>
                                <a:pt x="8061" y="9249"/>
                              </a:cubicBezTo>
                              <a:cubicBezTo>
                                <a:pt x="8047" y="9112"/>
                                <a:pt x="8027" y="9003"/>
                                <a:pt x="8005" y="8872"/>
                              </a:cubicBezTo>
                              <a:cubicBezTo>
                                <a:pt x="8024" y="8243"/>
                                <a:pt x="8004" y="7445"/>
                                <a:pt x="8080" y="6803"/>
                              </a:cubicBezTo>
                              <a:cubicBezTo>
                                <a:pt x="8089" y="6632"/>
                                <a:pt x="8109" y="6463"/>
                                <a:pt x="8117" y="6292"/>
                              </a:cubicBezTo>
                              <a:cubicBezTo>
                                <a:pt x="8159" y="5399"/>
                                <a:pt x="8107" y="5909"/>
                                <a:pt x="8154" y="5485"/>
                              </a:cubicBezTo>
                              <a:cubicBezTo>
                                <a:pt x="8164" y="5257"/>
                                <a:pt x="8136" y="5125"/>
                                <a:pt x="8136" y="4901"/>
                              </a:cubicBezTo>
                              <a:cubicBezTo>
                                <a:pt x="8136" y="4677"/>
                                <a:pt x="8163" y="4353"/>
                                <a:pt x="8154" y="4142"/>
                              </a:cubicBezTo>
                              <a:cubicBezTo>
                                <a:pt x="8148" y="3974"/>
                                <a:pt x="8094" y="3801"/>
                                <a:pt x="8080" y="3632"/>
                              </a:cubicBezTo>
                              <a:cubicBezTo>
                                <a:pt x="8048" y="3241"/>
                                <a:pt x="8082" y="3454"/>
                                <a:pt x="8042" y="3228"/>
                              </a:cubicBezTo>
                              <a:cubicBezTo>
                                <a:pt x="8052" y="2763"/>
                                <a:pt x="8049" y="1946"/>
                                <a:pt x="8136" y="1455"/>
                              </a:cubicBezTo>
                              <a:cubicBezTo>
                                <a:pt x="8131" y="1307"/>
                                <a:pt x="8249" y="793"/>
                                <a:pt x="8124" y="614"/>
                              </a:cubicBezTo>
                              <a:cubicBezTo>
                                <a:pt x="8078" y="414"/>
                                <a:pt x="8217" y="267"/>
                                <a:pt x="8161" y="109"/>
                              </a:cubicBezTo>
                              <a:cubicBezTo>
                                <a:pt x="8142" y="0"/>
                                <a:pt x="7929" y="166"/>
                                <a:pt x="7874" y="84"/>
                              </a:cubicBezTo>
                              <a:cubicBezTo>
                                <a:pt x="7735" y="135"/>
                                <a:pt x="7601" y="61"/>
                                <a:pt x="7462" y="112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D5FF"/>
                        </a:solidFill>
                        <a:ln w="28575" cmpd="sng">
                          <a:solidFill>
                            <a:srgbClr val="FF66CC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>
                          <a:outerShdw dist="71842" dir="2700000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8353F6" w:rsidRPr="005826D9" w:rsidRDefault="008353F6" w:rsidP="005826D9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8353F6" w:rsidRDefault="008353F6" w:rsidP="005826D9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8353F6" w:rsidRDefault="008353F6" w:rsidP="005826D9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8353F6" w:rsidRDefault="008353F6" w:rsidP="005826D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รูปแบบอิสระ 46" o:spid="_x0000_s1082" style="position:absolute;margin-left:-109pt;margin-top:.45pt;width:451.35pt;height:4in;z-index:-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8249,1146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" adj="-11796480,,5400" path="m7462,112c7257,122,6939,84,6677,94,6422,87,6244,73,5929,68v-315,-4,-786,-4,-1141,c4535,143,4352,34,3797,94v-210,23,-330,10,-542,28c2944,273,2513,209,2394,202v-93,9,-786,-67,-879,-53c1366,172,1388,188,1216,202v-187,16,-224,72,-411,81c719,324,628,416,506,435,369,455,94,488,94,488v-19,9,-42,7,-56,27c,570,25,622,38,676v15,150,17,255,75,377c119,1089,121,1126,132,1159v8,23,29,32,37,55c287,1557,92,1113,225,1402v19,109,-61,203,-37,305c197,1880,191,2222,206,2365v15,142,66,142,75,192c280,2595,169,2566,262,2665v-18,455,11,718,-74,1101c63,4919,163,3895,113,6507v-3,180,-5,359,-19,538c89,7101,57,7205,57,7205v-6,144,-9,288,-19,430c35,7672,26,7707,19,7743v-11,54,75,570,75,570c59,8997,43,8376,57,9267v7,430,56,982,56,1680c128,11207,73,10985,120,11236v6,32,34,29,56,19c218,11236,244,11317,288,11311v81,-12,256,13,337,c1324,11200,543,11379,1934,11330v724,-87,1260,13,1982,74c4073,11462,4870,11313,4889,11311v380,-222,-30,-46,954,-94c6008,11208,6146,11218,6310,11199v117,-32,190,-44,299,-112c6678,11044,6835,11057,6909,11030v125,-46,34,-3,187,-18c7170,10980,7259,11084,7332,11049v26,-13,48,-40,74,-55c7448,10971,7494,10961,7537,10941v54,-77,98,-73,169,-107c7731,10806,7756,10782,7780,10753v14,-17,22,-44,38,-55c7871,10665,7932,10674,7986,10645v196,-105,-43,-10,150,-80c8196,10298,8167,10032,8136,9759v-20,-174,-35,-344,-75,-510c8047,9112,8027,9003,8005,8872v19,-629,-1,-1427,75,-2069c8089,6632,8109,6463,8117,6292v42,-893,-10,-383,37,-807c8164,5257,8136,5125,8136,4901v,-224,27,-548,18,-759c8148,3974,8094,3801,8080,3632v-32,-391,2,-178,-38,-404c8052,2763,8049,1946,8136,1455v-5,-148,113,-662,-12,-841c8078,414,8217,267,8161,109,8142,,7929,166,7874,84v-139,51,-273,-23,-412,28xe" fillcolor="#ffd5ff" strokecolor="#f6c" strokeweight="2.25pt">
                <v:stroke joinstyle="round"/>
                <v:shadow on="t" color="#4e6128" opacity=".5" offset="4pt,4pt"/>
                <v:formulas/>
                <v:path arrowok="t" o:connecttype="custom" o:connectlocs="4639778,29996;3327132,21699;2261866,38931;1052758,47547;559386,90307;65320,155724;26406,215716;91725,369845;156350,447387;143147,754687;182061,850419;78523,2076427;39609,2299163;13203,2470843;39609,2957161;83387,3585482;200128,3609415;1343917,3615478;3397316,3609415;4384754,3573675;4800993,3519746;5094931,3525809;5237384,3491345;5406242,3431353;5549389,3396890;5653622,3114161;5562592,2831114;5640420,2007819;5653622,1563942;5614709,1158995;5653622,464300;5670995,34783;5185267,35740" o:connectangles="0,0,0,0,0,0,0,0,0,0,0,0,0,0,0,0,0,0,0,0,0,0,0,0,0,0,0,0,0,0,0,0,0" textboxrect="0,0,8249,11462"/>
                <v:textbox>
                  <w:txbxContent>
                    <w:p w:rsidR="008353F6" w:rsidRPr="005826D9" w:rsidRDefault="008353F6" w:rsidP="005826D9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8353F6" w:rsidRDefault="008353F6" w:rsidP="005826D9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8353F6" w:rsidRDefault="008353F6" w:rsidP="005826D9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8353F6" w:rsidRDefault="008353F6" w:rsidP="005826D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821E0F" w:rsidRPr="00821E0F" w:rsidRDefault="00821E0F" w:rsidP="00821E0F">
      <w:pPr>
        <w:spacing w:after="0" w:line="240" w:lineRule="auto"/>
        <w:ind w:left="-284" w:right="-766" w:firstLine="1004"/>
        <w:rPr>
          <w:rFonts w:ascii="TH SarabunPSK" w:eastAsia="Cordia New" w:hAnsi="TH SarabunPSK" w:cs="TH SarabunPSK"/>
          <w:color w:val="000000"/>
          <w:sz w:val="32"/>
          <w:szCs w:val="32"/>
        </w:rPr>
      </w:pPr>
      <w:r>
        <w:rPr>
          <w:rFonts w:ascii="TH SarabunPSK" w:eastAsia="Cordia New" w:hAnsi="TH SarabunPSK" w:cs="TH SarabunPSK" w:hint="cs"/>
          <w:color w:val="000000"/>
          <w:sz w:val="32"/>
          <w:szCs w:val="32"/>
          <w:cs/>
        </w:rPr>
        <w:t xml:space="preserve">             </w:t>
      </w:r>
      <w:r w:rsidRPr="00821E0F">
        <w:rPr>
          <w:rFonts w:ascii="TH SarabunPSK" w:eastAsia="Cordia New" w:hAnsi="TH SarabunPSK" w:cs="TH SarabunPSK"/>
          <w:color w:val="000000"/>
          <w:sz w:val="32"/>
          <w:szCs w:val="32"/>
          <w:cs/>
        </w:rPr>
        <w:t xml:space="preserve">การหาความน่าจะเป็นของเหตุการณ์เป็นเรื่องที่สำคัญเรื่องหนึ่งในวิชาคณิตศาสตร์ </w:t>
      </w:r>
    </w:p>
    <w:p w:rsidR="00821E0F" w:rsidRPr="00821E0F" w:rsidRDefault="00821E0F" w:rsidP="00821E0F">
      <w:pPr>
        <w:spacing w:after="0" w:line="240" w:lineRule="auto"/>
        <w:ind w:left="-284" w:right="-766" w:firstLine="142"/>
        <w:rPr>
          <w:rFonts w:ascii="TH SarabunPSK" w:eastAsia="Cordia New" w:hAnsi="TH SarabunPSK" w:cs="TH SarabunPSK"/>
          <w:sz w:val="32"/>
          <w:szCs w:val="32"/>
        </w:rPr>
      </w:pPr>
      <w:r w:rsidRPr="00821E0F">
        <w:rPr>
          <w:rFonts w:ascii="TH SarabunPSK" w:eastAsia="Cordia New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           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>ความสนใจเรื่องนี้เริ่มขึ้นจาก</w:t>
      </w:r>
      <w:r w:rsidRPr="00821E0F">
        <w:rPr>
          <w:rFonts w:ascii="TH SarabunPSK" w:eastAsia="Cordia New" w:hAnsi="TH SarabunPSK" w:cs="TH SarabunPSK"/>
          <w:b/>
          <w:bCs/>
          <w:color w:val="FF0000"/>
          <w:sz w:val="32"/>
          <w:szCs w:val="32"/>
          <w:cs/>
        </w:rPr>
        <w:t>การเล่นการพนัน</w:t>
      </w:r>
      <w:r w:rsidRPr="00821E0F">
        <w:rPr>
          <w:rFonts w:ascii="TH SarabunPSK" w:eastAsia="Cordia New" w:hAnsi="TH SarabunPSK" w:cs="TH SarabunPSK"/>
          <w:color w:val="0000FF"/>
          <w:sz w:val="32"/>
          <w:szCs w:val="32"/>
        </w:rPr>
        <w:t xml:space="preserve"> </w:t>
      </w:r>
      <w:proofErr w:type="spellStart"/>
      <w:r w:rsidRPr="00821E0F">
        <w:rPr>
          <w:rFonts w:ascii="TH SarabunPSK" w:eastAsia="Cordia New" w:hAnsi="TH SarabunPSK" w:cs="TH SarabunPSK"/>
          <w:sz w:val="32"/>
          <w:szCs w:val="32"/>
          <w:cs/>
        </w:rPr>
        <w:t>ในค</w:t>
      </w:r>
      <w:proofErr w:type="spellEnd"/>
      <w:r w:rsidRPr="00821E0F">
        <w:rPr>
          <w:rFonts w:ascii="TH SarabunPSK" w:eastAsia="Cordia New" w:hAnsi="TH SarabunPSK" w:cs="TH SarabunPSK"/>
          <w:sz w:val="32"/>
          <w:szCs w:val="32"/>
        </w:rPr>
        <w:t>.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>ศ</w:t>
      </w:r>
      <w:r w:rsidRPr="00821E0F">
        <w:rPr>
          <w:rFonts w:ascii="TH SarabunPSK" w:eastAsia="Cordia New" w:hAnsi="TH SarabunPSK" w:cs="TH SarabunPSK"/>
          <w:sz w:val="32"/>
          <w:szCs w:val="32"/>
        </w:rPr>
        <w:t xml:space="preserve">. 1654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 xml:space="preserve">นักการพนันชาวฝรั่งเศสชื่อ </w:t>
      </w:r>
    </w:p>
    <w:p w:rsidR="00821E0F" w:rsidRPr="00821E0F" w:rsidRDefault="00821E0F" w:rsidP="00821E0F">
      <w:pPr>
        <w:spacing w:after="0" w:line="240" w:lineRule="auto"/>
        <w:ind w:left="-284" w:right="-766" w:firstLine="142"/>
        <w:rPr>
          <w:rFonts w:ascii="TH SarabunPSK" w:eastAsia="Cordia New" w:hAnsi="TH SarabunPSK" w:cs="TH SarabunPSK"/>
          <w:sz w:val="32"/>
          <w:szCs w:val="32"/>
        </w:rPr>
      </w:pPr>
      <w:r w:rsidRPr="00821E0F">
        <w:rPr>
          <w:rFonts w:ascii="TH SarabunPSK" w:eastAsia="Cordia New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           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 xml:space="preserve">เชอวาลิเอ  </w:t>
      </w:r>
      <w:proofErr w:type="spellStart"/>
      <w:r w:rsidRPr="00821E0F">
        <w:rPr>
          <w:rFonts w:ascii="TH SarabunPSK" w:eastAsia="Cordia New" w:hAnsi="TH SarabunPSK" w:cs="TH SarabunPSK"/>
          <w:sz w:val="32"/>
          <w:szCs w:val="32"/>
          <w:cs/>
        </w:rPr>
        <w:t>เดอเมเร</w:t>
      </w:r>
      <w:proofErr w:type="spellEnd"/>
      <w:r w:rsidRPr="00821E0F">
        <w:rPr>
          <w:rFonts w:ascii="TH SarabunPSK" w:eastAsia="Cordia New" w:hAnsi="TH SarabunPSK" w:cs="TH SarabunPSK"/>
          <w:sz w:val="32"/>
          <w:szCs w:val="32"/>
          <w:cs/>
        </w:rPr>
        <w:t xml:space="preserve"> </w:t>
      </w:r>
      <w:r w:rsidRPr="00821E0F">
        <w:rPr>
          <w:rFonts w:ascii="TH SarabunPSK" w:eastAsia="Cordia New" w:hAnsi="TH SarabunPSK" w:cs="TH SarabunPSK"/>
          <w:sz w:val="32"/>
          <w:szCs w:val="32"/>
        </w:rPr>
        <w:t xml:space="preserve">(Chevalier de </w:t>
      </w:r>
      <w:proofErr w:type="spellStart"/>
      <w:r w:rsidRPr="00821E0F">
        <w:rPr>
          <w:rFonts w:ascii="TH SarabunPSK" w:eastAsia="Cordia New" w:hAnsi="TH SarabunPSK" w:cs="TH SarabunPSK"/>
          <w:sz w:val="32"/>
          <w:szCs w:val="32"/>
        </w:rPr>
        <w:t>Me're</w:t>
      </w:r>
      <w:proofErr w:type="spellEnd"/>
      <w:r w:rsidRPr="00821E0F">
        <w:rPr>
          <w:rFonts w:ascii="TH SarabunPSK" w:eastAsia="Cordia New" w:hAnsi="TH SarabunPSK" w:cs="TH SarabunPSK"/>
          <w:sz w:val="32"/>
          <w:szCs w:val="32"/>
        </w:rPr>
        <w:t xml:space="preserve">')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>ได้ไปพนันกับคนอื่นไว้ว่า ถ้าโยนลูกเต๋าพร้อมกัน</w:t>
      </w:r>
    </w:p>
    <w:p w:rsidR="00821E0F" w:rsidRPr="00821E0F" w:rsidRDefault="00821E0F" w:rsidP="00821E0F">
      <w:pPr>
        <w:spacing w:after="0" w:line="240" w:lineRule="auto"/>
        <w:ind w:left="-284" w:right="-766" w:firstLine="142"/>
        <w:rPr>
          <w:rFonts w:ascii="TH SarabunPSK" w:eastAsia="Cordia New" w:hAnsi="TH SarabunPSK" w:cs="TH SarabunPSK"/>
          <w:sz w:val="32"/>
          <w:szCs w:val="32"/>
        </w:rPr>
      </w:pPr>
      <w:r w:rsidRPr="00821E0F"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            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 xml:space="preserve">สองลูก </w:t>
      </w:r>
      <w:r w:rsidRPr="00821E0F">
        <w:rPr>
          <w:rFonts w:ascii="TH SarabunPSK" w:eastAsia="Cordia New" w:hAnsi="TH SarabunPSK" w:cs="TH SarabunPSK"/>
          <w:sz w:val="32"/>
          <w:szCs w:val="32"/>
        </w:rPr>
        <w:t xml:space="preserve">24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 xml:space="preserve">ครั้ง จะได้แต้ม </w:t>
      </w:r>
      <w:r w:rsidRPr="00821E0F">
        <w:rPr>
          <w:rFonts w:ascii="TH SarabunPSK" w:eastAsia="Cordia New" w:hAnsi="TH SarabunPSK" w:cs="TH SarabunPSK"/>
          <w:sz w:val="32"/>
          <w:szCs w:val="32"/>
        </w:rPr>
        <w:t xml:space="preserve">6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>ทั้งสองลูกอย่างน้อยที่สุดหนึ่งครั้ง ปรากฏว่าเขาแพ้พนันมากกว่า</w:t>
      </w:r>
    </w:p>
    <w:p w:rsidR="00821E0F" w:rsidRPr="00821E0F" w:rsidRDefault="00821E0F" w:rsidP="00821E0F">
      <w:pPr>
        <w:spacing w:after="0" w:line="240" w:lineRule="auto"/>
        <w:ind w:left="-284" w:right="-766" w:firstLine="142"/>
        <w:rPr>
          <w:rFonts w:ascii="TH SarabunPSK" w:eastAsia="Cordia New" w:hAnsi="TH SarabunPSK" w:cs="TH SarabunPSK"/>
          <w:sz w:val="32"/>
          <w:szCs w:val="32"/>
        </w:rPr>
      </w:pPr>
      <w:r w:rsidRPr="00821E0F"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            </w:t>
      </w:r>
      <w:r w:rsidRPr="00821E0F"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>ที่เขาชนะ เขาจึงนำปัญหาไปถามปาสกาล</w:t>
      </w:r>
      <w:r w:rsidRPr="00821E0F">
        <w:rPr>
          <w:rFonts w:ascii="TH SarabunPSK" w:eastAsia="Cordia New" w:hAnsi="TH SarabunPSK" w:cs="TH SarabunPSK"/>
          <w:sz w:val="32"/>
          <w:szCs w:val="32"/>
        </w:rPr>
        <w:t xml:space="preserve"> (Pascal)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>เพื่อนนักคณิตศาสตร์ของเขาว่าทำไมจึงเป็น</w:t>
      </w:r>
    </w:p>
    <w:p w:rsidR="00821E0F" w:rsidRPr="00821E0F" w:rsidRDefault="00821E0F" w:rsidP="00821E0F">
      <w:pPr>
        <w:spacing w:after="0" w:line="240" w:lineRule="auto"/>
        <w:ind w:left="-284" w:right="-766" w:firstLine="142"/>
        <w:rPr>
          <w:rFonts w:ascii="TH SarabunPSK" w:eastAsia="Cordia New" w:hAnsi="TH SarabunPSK" w:cs="TH SarabunPSK"/>
          <w:sz w:val="32"/>
          <w:szCs w:val="32"/>
        </w:rPr>
      </w:pPr>
      <w:r w:rsidRPr="00821E0F"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            </w:t>
      </w:r>
      <w:r w:rsidRPr="00821E0F"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>เช่นนั้น จากคำถามนี้ทำให้มีการศึกษาค้นคว้าเกี่ยวกับความน่าจะเป็นของเหตุการณ์ขึ้นและพบว่า</w:t>
      </w:r>
    </w:p>
    <w:p w:rsidR="00821E0F" w:rsidRPr="00821E0F" w:rsidRDefault="00821E0F" w:rsidP="00821E0F">
      <w:pPr>
        <w:spacing w:after="0" w:line="240" w:lineRule="auto"/>
        <w:ind w:left="-284" w:right="-766" w:firstLine="142"/>
        <w:rPr>
          <w:rFonts w:ascii="TH SarabunPSK" w:eastAsia="Cordia New" w:hAnsi="TH SarabunPSK" w:cs="TH SarabunPSK"/>
          <w:color w:val="FF0000"/>
          <w:sz w:val="32"/>
          <w:szCs w:val="32"/>
        </w:rPr>
      </w:pPr>
      <w:r w:rsidRPr="00821E0F"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            </w:t>
      </w:r>
      <w:r w:rsidRPr="00821E0F"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 xml:space="preserve">ถ้าเขาใช้ลูกเต๋าที่ </w:t>
      </w:r>
      <w:r w:rsidRPr="00821E0F">
        <w:rPr>
          <w:rFonts w:ascii="TH SarabunPSK" w:eastAsia="Cordia New" w:hAnsi="TH SarabunPSK" w:cs="TH SarabunPSK"/>
          <w:color w:val="FF0000"/>
          <w:sz w:val="32"/>
          <w:szCs w:val="32"/>
        </w:rPr>
        <w:t>"</w:t>
      </w:r>
      <w:r w:rsidRPr="00821E0F">
        <w:rPr>
          <w:rFonts w:ascii="TH SarabunPSK" w:eastAsia="Cordia New" w:hAnsi="TH SarabunPSK" w:cs="TH SarabunPSK"/>
          <w:color w:val="FF0000"/>
          <w:sz w:val="32"/>
          <w:szCs w:val="32"/>
          <w:cs/>
        </w:rPr>
        <w:t>ยุติธรรม</w:t>
      </w:r>
      <w:r w:rsidRPr="00821E0F">
        <w:rPr>
          <w:rFonts w:ascii="TH SarabunPSK" w:eastAsia="Cordia New" w:hAnsi="TH SarabunPSK" w:cs="TH SarabunPSK"/>
          <w:color w:val="FF0000"/>
          <w:sz w:val="32"/>
          <w:szCs w:val="32"/>
        </w:rPr>
        <w:t>"</w:t>
      </w:r>
      <w:r w:rsidRPr="00821E0F">
        <w:rPr>
          <w:rFonts w:ascii="TH SarabunPSK" w:eastAsia="Cordia New" w:hAnsi="TH SarabunPSK" w:cs="TH SarabunPSK"/>
          <w:color w:val="0000FF"/>
          <w:sz w:val="32"/>
          <w:szCs w:val="32"/>
        </w:rPr>
        <w:t xml:space="preserve">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 xml:space="preserve">แล้ว ความน่าจะเป็นของเหตุการณ์ที่ </w:t>
      </w:r>
      <w:r w:rsidRPr="00821E0F">
        <w:rPr>
          <w:rFonts w:ascii="TH SarabunPSK" w:eastAsia="Cordia New" w:hAnsi="TH SarabunPSK" w:cs="TH SarabunPSK"/>
          <w:color w:val="FF0000"/>
          <w:sz w:val="32"/>
          <w:szCs w:val="32"/>
        </w:rPr>
        <w:t>"</w:t>
      </w:r>
      <w:r w:rsidRPr="00821E0F">
        <w:rPr>
          <w:rFonts w:ascii="TH SarabunPSK" w:eastAsia="Cordia New" w:hAnsi="TH SarabunPSK" w:cs="TH SarabunPSK" w:hint="cs"/>
          <w:color w:val="FF0000"/>
          <w:sz w:val="32"/>
          <w:szCs w:val="32"/>
          <w:cs/>
        </w:rPr>
        <w:t xml:space="preserve"> </w:t>
      </w:r>
      <w:r w:rsidRPr="00821E0F">
        <w:rPr>
          <w:rFonts w:ascii="TH SarabunPSK" w:eastAsia="Cordia New" w:hAnsi="TH SarabunPSK" w:cs="TH SarabunPSK"/>
          <w:color w:val="FF0000"/>
          <w:sz w:val="32"/>
          <w:szCs w:val="32"/>
          <w:cs/>
        </w:rPr>
        <w:t xml:space="preserve">ได้แต้ม </w:t>
      </w:r>
      <w:r w:rsidRPr="00821E0F">
        <w:rPr>
          <w:rFonts w:ascii="TH SarabunPSK" w:eastAsia="Cordia New" w:hAnsi="TH SarabunPSK" w:cs="TH SarabunPSK"/>
          <w:color w:val="FF0000"/>
          <w:sz w:val="32"/>
          <w:szCs w:val="32"/>
        </w:rPr>
        <w:t xml:space="preserve">6 </w:t>
      </w:r>
      <w:r w:rsidRPr="00821E0F">
        <w:rPr>
          <w:rFonts w:ascii="TH SarabunPSK" w:eastAsia="Cordia New" w:hAnsi="TH SarabunPSK" w:cs="TH SarabunPSK"/>
          <w:color w:val="FF0000"/>
          <w:sz w:val="32"/>
          <w:szCs w:val="32"/>
          <w:cs/>
        </w:rPr>
        <w:t>ทั้งสองลูก</w:t>
      </w:r>
    </w:p>
    <w:p w:rsidR="00821E0F" w:rsidRPr="00821E0F" w:rsidRDefault="00821E0F" w:rsidP="00821E0F">
      <w:pPr>
        <w:spacing w:after="0" w:line="240" w:lineRule="auto"/>
        <w:ind w:left="-284" w:right="-766" w:firstLine="142"/>
        <w:rPr>
          <w:rFonts w:ascii="TH SarabunPSK" w:eastAsia="Cordia New" w:hAnsi="TH SarabunPSK" w:cs="TH SarabunPSK"/>
          <w:color w:val="0000CC"/>
          <w:sz w:val="32"/>
          <w:szCs w:val="32"/>
        </w:rPr>
      </w:pPr>
      <w:r w:rsidRPr="00821E0F">
        <w:rPr>
          <w:rFonts w:ascii="TH SarabunPSK" w:eastAsia="Cordia New" w:hAnsi="TH SarabunPSK" w:cs="TH SarabunPSK" w:hint="cs"/>
          <w:color w:val="FF0000"/>
          <w:sz w:val="32"/>
          <w:szCs w:val="32"/>
          <w:cs/>
        </w:rPr>
        <w:t xml:space="preserve"> </w:t>
      </w:r>
      <w:r>
        <w:rPr>
          <w:rFonts w:ascii="TH SarabunPSK" w:eastAsia="Cordia New" w:hAnsi="TH SarabunPSK" w:cs="TH SarabunPSK" w:hint="cs"/>
          <w:color w:val="FF0000"/>
          <w:sz w:val="32"/>
          <w:szCs w:val="32"/>
          <w:cs/>
        </w:rPr>
        <w:t xml:space="preserve">               </w:t>
      </w:r>
      <w:r w:rsidRPr="00821E0F">
        <w:rPr>
          <w:rFonts w:ascii="TH SarabunPSK" w:eastAsia="Cordia New" w:hAnsi="TH SarabunPSK" w:cs="TH SarabunPSK" w:hint="cs"/>
          <w:color w:val="FF0000"/>
          <w:sz w:val="32"/>
          <w:szCs w:val="32"/>
          <w:cs/>
        </w:rPr>
        <w:t xml:space="preserve"> </w:t>
      </w:r>
      <w:r w:rsidRPr="00821E0F">
        <w:rPr>
          <w:rFonts w:ascii="TH SarabunPSK" w:eastAsia="Cordia New" w:hAnsi="TH SarabunPSK" w:cs="TH SarabunPSK"/>
          <w:color w:val="FF0000"/>
          <w:sz w:val="32"/>
          <w:szCs w:val="32"/>
          <w:cs/>
        </w:rPr>
        <w:t>อย่างน้อย</w:t>
      </w:r>
      <w:r w:rsidRPr="00821E0F">
        <w:rPr>
          <w:rFonts w:ascii="TH SarabunPSK" w:eastAsia="Cordia New" w:hAnsi="TH SarabunPSK" w:cs="TH SarabunPSK" w:hint="cs"/>
          <w:color w:val="FF0000"/>
          <w:sz w:val="32"/>
          <w:szCs w:val="32"/>
          <w:cs/>
        </w:rPr>
        <w:t>หนึ่</w:t>
      </w:r>
      <w:r w:rsidRPr="00821E0F">
        <w:rPr>
          <w:rFonts w:ascii="TH SarabunPSK" w:eastAsia="Cordia New" w:hAnsi="TH SarabunPSK" w:cs="TH SarabunPSK"/>
          <w:color w:val="FF0000"/>
          <w:sz w:val="32"/>
          <w:szCs w:val="32"/>
          <w:cs/>
        </w:rPr>
        <w:t>งครั้งในการโยนลูกเต๋าสองลูกพร้อมกัน</w:t>
      </w:r>
      <w:r w:rsidRPr="00821E0F">
        <w:rPr>
          <w:rFonts w:ascii="TH SarabunPSK" w:eastAsia="Cordia New" w:hAnsi="TH SarabunPSK" w:cs="TH SarabunPSK"/>
          <w:color w:val="FF0000"/>
          <w:sz w:val="32"/>
          <w:szCs w:val="32"/>
        </w:rPr>
        <w:t xml:space="preserve">24 </w:t>
      </w:r>
      <w:r w:rsidRPr="00821E0F">
        <w:rPr>
          <w:rFonts w:ascii="TH SarabunPSK" w:eastAsia="Cordia New" w:hAnsi="TH SarabunPSK" w:cs="TH SarabunPSK"/>
          <w:color w:val="FF0000"/>
          <w:sz w:val="32"/>
          <w:szCs w:val="32"/>
          <w:cs/>
        </w:rPr>
        <w:t xml:space="preserve">ครั้ง คือ </w:t>
      </w:r>
      <w:r w:rsidRPr="00821E0F">
        <w:rPr>
          <w:rFonts w:ascii="TH SarabunPSK" w:eastAsia="Cordia New" w:hAnsi="TH SarabunPSK" w:cs="TH SarabunPSK"/>
          <w:color w:val="FF0000"/>
          <w:sz w:val="32"/>
          <w:szCs w:val="32"/>
        </w:rPr>
        <w:t xml:space="preserve">0.4914 </w:t>
      </w:r>
      <w:r w:rsidRPr="00821E0F">
        <w:rPr>
          <w:rFonts w:ascii="TH SarabunPSK" w:eastAsia="Cordia New" w:hAnsi="TH SarabunPSK" w:cs="TH SarabunPSK"/>
          <w:color w:val="FF0000"/>
          <w:sz w:val="32"/>
          <w:szCs w:val="32"/>
          <w:cs/>
        </w:rPr>
        <w:t xml:space="preserve">หรือประมาณ </w:t>
      </w:r>
      <w:r w:rsidRPr="00821E0F">
        <w:rPr>
          <w:rFonts w:ascii="TH SarabunPSK" w:eastAsia="Cordia New" w:hAnsi="TH SarabunPSK" w:cs="TH SarabunPSK"/>
          <w:color w:val="FF0000"/>
          <w:sz w:val="32"/>
          <w:szCs w:val="32"/>
        </w:rPr>
        <w:t>49%”</w:t>
      </w:r>
    </w:p>
    <w:p w:rsidR="00821E0F" w:rsidRPr="00821E0F" w:rsidRDefault="00821E0F" w:rsidP="00821E0F">
      <w:pPr>
        <w:spacing w:after="0" w:line="240" w:lineRule="auto"/>
        <w:ind w:left="-284" w:right="-625"/>
        <w:rPr>
          <w:rFonts w:ascii="TH SarabunPSK" w:eastAsia="Cordia New" w:hAnsi="TH SarabunPSK" w:cs="TH SarabunPSK"/>
          <w:sz w:val="32"/>
          <w:szCs w:val="32"/>
        </w:rPr>
      </w:pPr>
      <w:r w:rsidRPr="00821E0F">
        <w:rPr>
          <w:rFonts w:ascii="TH SarabunPSK" w:eastAsia="Cordia New" w:hAnsi="TH SarabunPSK" w:cs="TH SarabunPSK"/>
          <w:sz w:val="32"/>
          <w:szCs w:val="32"/>
        </w:rPr>
        <w:t xml:space="preserve"> </w:t>
      </w:r>
      <w:r w:rsidRPr="00821E0F">
        <w:rPr>
          <w:rFonts w:ascii="TH SarabunPSK" w:eastAsia="Cordia New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            </w:t>
      </w:r>
      <w:r w:rsidRPr="00821E0F">
        <w:rPr>
          <w:rFonts w:ascii="TH SarabunPSK" w:eastAsia="Cordia New" w:hAnsi="TH SarabunPSK" w:cs="TH SarabunPSK" w:hint="cs"/>
          <w:sz w:val="32"/>
          <w:szCs w:val="32"/>
          <w:cs/>
        </w:rPr>
        <w:t>ซึ่ง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 xml:space="preserve">จากตัวเลขนี้เป็นการยืนยันได้ว่าเหตุใด เชอวาลิเอ </w:t>
      </w:r>
      <w:proofErr w:type="spellStart"/>
      <w:r w:rsidRPr="00821E0F">
        <w:rPr>
          <w:rFonts w:ascii="TH SarabunPSK" w:eastAsia="Cordia New" w:hAnsi="TH SarabunPSK" w:cs="TH SarabunPSK"/>
          <w:sz w:val="32"/>
          <w:szCs w:val="32"/>
          <w:cs/>
        </w:rPr>
        <w:t>เดอเมเร</w:t>
      </w:r>
      <w:proofErr w:type="spellEnd"/>
      <w:r w:rsidRPr="00821E0F">
        <w:rPr>
          <w:rFonts w:ascii="TH SarabunPSK" w:eastAsia="Cordia New" w:hAnsi="TH SarabunPSK" w:cs="TH SarabunPSK"/>
          <w:sz w:val="32"/>
          <w:szCs w:val="32"/>
          <w:cs/>
        </w:rPr>
        <w:t xml:space="preserve"> จึงแพ้พนันมากกว่าชนะ</w:t>
      </w:r>
    </w:p>
    <w:p w:rsidR="00821E0F" w:rsidRPr="00821E0F" w:rsidRDefault="00821E0F" w:rsidP="00821E0F">
      <w:pPr>
        <w:spacing w:after="0" w:line="240" w:lineRule="auto"/>
        <w:ind w:left="-284" w:right="-625" w:firstLine="1004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         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>นอกจากในเรื่องการพนันแล้ว นักวิทยาศาสตร์ นักเศรษฐศาสตร์</w:t>
      </w:r>
      <w:r w:rsidRPr="00821E0F">
        <w:rPr>
          <w:rFonts w:ascii="TH SarabunPSK" w:eastAsia="Cordia New" w:hAnsi="TH SarabunPSK" w:cs="TH SarabunPSK"/>
          <w:sz w:val="32"/>
          <w:szCs w:val="32"/>
        </w:rPr>
        <w:t xml:space="preserve"> </w:t>
      </w:r>
      <w:r w:rsidRPr="00821E0F">
        <w:rPr>
          <w:rFonts w:ascii="TH SarabunPSK" w:eastAsia="Cordia New" w:hAnsi="TH SarabunPSK" w:cs="TH SarabunPSK" w:hint="cs"/>
          <w:sz w:val="32"/>
          <w:szCs w:val="32"/>
          <w:cs/>
        </w:rPr>
        <w:t>นัก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 xml:space="preserve">สังคมศาสตร์ </w:t>
      </w:r>
    </w:p>
    <w:p w:rsidR="00821E0F" w:rsidRPr="00821E0F" w:rsidRDefault="00821E0F" w:rsidP="00821E0F">
      <w:pPr>
        <w:spacing w:after="0" w:line="240" w:lineRule="auto"/>
        <w:ind w:right="-625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           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>ต่างต้องอาศัยความรู้เรื่องความน่าจะเป็นอยู่มาก</w:t>
      </w:r>
      <w:r w:rsidRPr="00821E0F"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>เช่น ใน ค</w:t>
      </w:r>
      <w:r w:rsidRPr="00821E0F">
        <w:rPr>
          <w:rFonts w:ascii="TH SarabunPSK" w:eastAsia="Cordia New" w:hAnsi="TH SarabunPSK" w:cs="TH SarabunPSK"/>
          <w:sz w:val="32"/>
          <w:szCs w:val="32"/>
        </w:rPr>
        <w:t>.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>ศ</w:t>
      </w:r>
      <w:r w:rsidRPr="00821E0F">
        <w:rPr>
          <w:rFonts w:ascii="TH SarabunPSK" w:eastAsia="Cordia New" w:hAnsi="TH SarabunPSK" w:cs="TH SarabunPSK"/>
          <w:sz w:val="32"/>
          <w:szCs w:val="32"/>
        </w:rPr>
        <w:t xml:space="preserve">.1865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>เมน</w:t>
      </w:r>
      <w:proofErr w:type="spellStart"/>
      <w:r w:rsidRPr="00821E0F">
        <w:rPr>
          <w:rFonts w:ascii="TH SarabunPSK" w:eastAsia="Cordia New" w:hAnsi="TH SarabunPSK" w:cs="TH SarabunPSK"/>
          <w:sz w:val="32"/>
          <w:szCs w:val="32"/>
          <w:cs/>
        </w:rPr>
        <w:t>เดล</w:t>
      </w:r>
      <w:proofErr w:type="spellEnd"/>
      <w:r w:rsidRPr="00821E0F">
        <w:rPr>
          <w:rFonts w:ascii="TH SarabunPSK" w:eastAsia="Cordia New" w:hAnsi="TH SarabunPSK" w:cs="TH SarabunPSK"/>
          <w:sz w:val="32"/>
          <w:szCs w:val="32"/>
          <w:cs/>
        </w:rPr>
        <w:t xml:space="preserve"> </w:t>
      </w:r>
      <w:r w:rsidRPr="00821E0F">
        <w:rPr>
          <w:rFonts w:ascii="TH SarabunPSK" w:eastAsia="Cordia New" w:hAnsi="TH SarabunPSK" w:cs="TH SarabunPSK"/>
          <w:sz w:val="32"/>
          <w:szCs w:val="32"/>
        </w:rPr>
        <w:t xml:space="preserve">(Mendel)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>บิดา</w:t>
      </w:r>
    </w:p>
    <w:p w:rsidR="00821E0F" w:rsidRDefault="00821E0F" w:rsidP="00821E0F">
      <w:pPr>
        <w:spacing w:after="0" w:line="240" w:lineRule="auto"/>
        <w:ind w:right="-625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           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>แห่งวิชาพันธุศาสตร์ สามารถทำนายผลของการผสมพันธ์ของถั่วชนิดต่างๆ</w:t>
      </w:r>
      <w:r w:rsidRPr="00821E0F"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 w:rsidRPr="00821E0F">
        <w:rPr>
          <w:rFonts w:ascii="TH SarabunPSK" w:eastAsia="Cordia New" w:hAnsi="TH SarabunPSK" w:cs="TH SarabunPSK"/>
          <w:sz w:val="32"/>
          <w:szCs w:val="32"/>
          <w:cs/>
        </w:rPr>
        <w:t xml:space="preserve">ได้อย่างถูกต้อง </w:t>
      </w:r>
    </w:p>
    <w:p w:rsidR="00821E0F" w:rsidRPr="00821E0F" w:rsidRDefault="00821E0F" w:rsidP="00821E0F">
      <w:pPr>
        <w:spacing w:after="0" w:line="240" w:lineRule="auto"/>
        <w:ind w:right="-625"/>
        <w:rPr>
          <w:rFonts w:ascii="TH SarabunPSK" w:eastAsia="Cordia New" w:hAnsi="TH SarabunPSK" w:cs="TH SarabunPSK"/>
          <w:sz w:val="32"/>
          <w:szCs w:val="32"/>
        </w:rPr>
      </w:pPr>
    </w:p>
    <w:p w:rsidR="00F633D0" w:rsidRDefault="00F633D0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821E0F" w:rsidRDefault="00821E0F" w:rsidP="00821E0F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811840" behindDoc="1" locked="0" layoutInCell="1" allowOverlap="1" wp14:anchorId="323FE981" wp14:editId="58EDD3C7">
                <wp:simplePos x="0" y="0"/>
                <wp:positionH relativeFrom="column">
                  <wp:posOffset>1219200</wp:posOffset>
                </wp:positionH>
                <wp:positionV relativeFrom="paragraph">
                  <wp:posOffset>215900</wp:posOffset>
                </wp:positionV>
                <wp:extent cx="4000500" cy="1219200"/>
                <wp:effectExtent l="0" t="0" r="19050" b="19050"/>
                <wp:wrapNone/>
                <wp:docPr id="194" name="วงรี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0" cy="12192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วงรี 194" o:spid="_x0000_s1026" style="position:absolute;margin-left:96pt;margin-top:17pt;width:315pt;height:96pt;z-index:-25150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" fillcolor="white [3201]" strokecolor="#f79646 [3209]" strokeweight="2pt"/>
            </w:pict>
          </mc:Fallback>
        </mc:AlternateConten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</w:p>
    <w:p w:rsidR="00821E0F" w:rsidRDefault="00821E0F" w:rsidP="00821E0F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821E0F" w:rsidRDefault="00821E0F" w:rsidP="00821E0F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หลังจากเพื่อน ๆ ศึกษาความหมายและทฤษฎีความน่าจะเป็นแล้ว </w:t>
      </w:r>
    </w:p>
    <w:p w:rsidR="00F633D0" w:rsidRPr="00821E0F" w:rsidRDefault="00821E0F" w:rsidP="00D55A0B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3047C4FA" wp14:editId="4C5C6B2F">
                <wp:simplePos x="0" y="0"/>
                <wp:positionH relativeFrom="column">
                  <wp:posOffset>2894330</wp:posOffset>
                </wp:positionH>
                <wp:positionV relativeFrom="paragraph">
                  <wp:posOffset>250190</wp:posOffset>
                </wp:positionV>
                <wp:extent cx="1570355" cy="1295400"/>
                <wp:effectExtent l="0" t="0" r="10795" b="19050"/>
                <wp:wrapNone/>
                <wp:docPr id="195" name="ลูกศรสี่ทิศ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0355" cy="1295400"/>
                        </a:xfrm>
                        <a:prstGeom prst="quadArrow">
                          <a:avLst/>
                        </a:prstGeom>
                        <a:ln/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ลูกศรสี่ทิศ 195" o:spid="_x0000_s1026" style="position:absolute;margin-left:227.9pt;margin-top:19.7pt;width:123.65pt;height:102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570355,1295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" path="m,647700l291465,356235r,145733l639445,501968r,-210503l493713,291465,785178,r291465,291465l930910,291465r,210503l1278890,501968r,-145733l1570355,647700,1278890,939165r,-145732l930910,793433r,210502l1076643,1003935,785178,1295400,493713,1003935r145732,l639445,793433r-347980,l291465,939165,,647700xe" fillcolor="white [3201]" strokecolor="#9bbb59 [3206]" strokeweight="2pt">
                <v:path arrowok="t" o:connecttype="custom" o:connectlocs="0,647700;291465,356235;291465,501968;639445,501968;639445,291465;493713,291465;785178,0;1076643,291465;930910,291465;930910,501968;1278890,501968;1278890,356235;1570355,647700;1278890,939165;1278890,793433;930910,793433;930910,1003935;1076643,1003935;785178,1295400;493713,1003935;639445,1003935;639445,793433;291465,793433;291465,939165;0,647700" o:connectangles="0,0,0,0,0,0,0,0,0,0,0,0,0,0,0,0,0,0,0,0,0,0,0,0,0"/>
              </v:shape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เราไปศึกษาตัวอย่างเพิ่มความเข้</w:t>
      </w:r>
      <w:r>
        <w:rPr>
          <w:rFonts w:ascii="TH SarabunPSK" w:hAnsi="TH SarabunPSK" w:cs="TH SarabunPSK" w:hint="cs"/>
          <w:sz w:val="32"/>
          <w:szCs w:val="32"/>
          <w:cs/>
        </w:rPr>
        <w:t>าใจกันดีกว่าครับ</w:t>
      </w:r>
    </w:p>
    <w:p w:rsidR="00F633D0" w:rsidRDefault="00F633D0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F633D0" w:rsidRDefault="00F633D0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F633D0" w:rsidRDefault="00F633D0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821E0F" w:rsidRDefault="00821E0F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821E0F" w:rsidRDefault="00821E0F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F633D0" w:rsidRDefault="00821E0F" w:rsidP="00D55A0B">
      <w:pPr>
        <w:rPr>
          <w:rFonts w:ascii="TH SarabunPSK" w:hAnsi="TH SarabunPSK" w:cs="TH SarabunPSK"/>
          <w:b/>
          <w:bCs/>
          <w:sz w:val="40"/>
          <w:szCs w:val="40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3F0406B" wp14:editId="42E43106">
                <wp:simplePos x="0" y="0"/>
                <wp:positionH relativeFrom="column">
                  <wp:posOffset>703580</wp:posOffset>
                </wp:positionH>
                <wp:positionV relativeFrom="paragraph">
                  <wp:posOffset>340995</wp:posOffset>
                </wp:positionV>
                <wp:extent cx="4772025" cy="3838575"/>
                <wp:effectExtent l="114300" t="114300" r="142875" b="142875"/>
                <wp:wrapNone/>
                <wp:docPr id="232" name="Text Box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772025" cy="383857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FFFFFF"/>
                            </a:gs>
                            <a:gs pos="100000">
                              <a:srgbClr val="FFFF99"/>
                            </a:gs>
                            <a:gs pos="100000">
                              <a:srgbClr val="FFFFFF"/>
                            </a:gs>
                            <a:gs pos="46000">
                              <a:srgbClr val="FFFFFF"/>
                            </a:gs>
                            <a:gs pos="89000">
                              <a:srgbClr val="FFFFCC"/>
                            </a:gs>
                          </a:gsLst>
                          <a:path path="circle">
                            <a:fillToRect l="50000" t="50000" r="50000" b="50000"/>
                          </a:path>
                        </a:gradFill>
                        <a:ln w="22860">
                          <a:solidFill>
                            <a:srgbClr val="00FFFF"/>
                          </a:solidFill>
                          <a:prstDash val="sysDot"/>
                        </a:ln>
                        <a:effectLst>
                          <a:glow rad="1016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txbx>
                        <w:txbxContent>
                          <w:p w:rsidR="008353F6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ab/>
                            </w: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FF"/>
                                <w:sz w:val="10"/>
                                <w:szCs w:val="10"/>
                                <w:u w:val="double"/>
                              </w:rPr>
                            </w:pPr>
                            <w:r w:rsidRPr="00876CF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FF"/>
                                <w:sz w:val="32"/>
                                <w:szCs w:val="32"/>
                                <w:u w:val="double"/>
                                <w:cs/>
                              </w:rPr>
                              <w:t>ตัวอย่างที่ 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FF"/>
                                <w:sz w:val="32"/>
                                <w:szCs w:val="32"/>
                              </w:rPr>
                              <w:t xml:space="preserve">   </w:t>
                            </w:r>
                            <w:r w:rsidRPr="005F57A8">
                              <w:rPr>
                                <w:rFonts w:ascii="TH SarabunPSK" w:hAnsi="TH SarabunPSK" w:cs="TH SarabunPSK" w:hint="cs"/>
                                <w:color w:val="0000FF"/>
                                <w:sz w:val="32"/>
                                <w:szCs w:val="32"/>
                                <w:cs/>
                              </w:rPr>
                              <w:t>ให้นักเรียนพิจารณาสถานการณ์ต่อไปนี้  โดย</w:t>
                            </w:r>
                          </w:p>
                          <w:p w:rsidR="008353F6" w:rsidRPr="00AA5FFC" w:rsidRDefault="008353F6" w:rsidP="00AD06F5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FF"/>
                                <w:sz w:val="10"/>
                                <w:szCs w:val="10"/>
                                <w:u w:val="double"/>
                                <w:cs/>
                              </w:rPr>
                            </w:pPr>
                          </w:p>
                          <w:p w:rsidR="008353F6" w:rsidRPr="005F57A8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33CC"/>
                                <w:sz w:val="32"/>
                                <w:szCs w:val="32"/>
                              </w:rPr>
                            </w:pPr>
                            <w:r w:rsidRPr="006D31D9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F57A8">
                              <w:rPr>
                                <w:rFonts w:ascii="TH SarabunPSK" w:hAnsi="TH SarabunPSK" w:cs="TH SarabunPSK" w:hint="cs"/>
                                <w:color w:val="FF33CC"/>
                                <w:sz w:val="32"/>
                                <w:szCs w:val="32"/>
                                <w:cs/>
                              </w:rPr>
                              <w:t xml:space="preserve">เขียนตัวอักษร   </w:t>
                            </w:r>
                            <w:r w:rsidRPr="005F57A8">
                              <w:rPr>
                                <w:rFonts w:ascii="TH SarabunPSK" w:hAnsi="TH SarabunPSK" w:cs="TH SarabunPSK" w:hint="cs"/>
                                <w:color w:val="FF33CC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F57A8">
                              <w:rPr>
                                <w:rFonts w:ascii="TH SarabunPSK" w:hAnsi="TH SarabunPSK" w:cs="TH SarabunPSK"/>
                                <w:color w:val="FF33CC"/>
                                <w:sz w:val="32"/>
                                <w:szCs w:val="32"/>
                              </w:rPr>
                              <w:t xml:space="preserve">A   </w:t>
                            </w:r>
                            <w:r w:rsidRPr="005F57A8">
                              <w:rPr>
                                <w:rFonts w:ascii="TH SarabunPSK" w:hAnsi="TH SarabunPSK" w:cs="TH SarabunPSK" w:hint="cs"/>
                                <w:color w:val="FF33CC"/>
                                <w:sz w:val="32"/>
                                <w:szCs w:val="32"/>
                                <w:cs/>
                              </w:rPr>
                              <w:t>หน้าสถานการณ์ที่มีโอกาสเกิดขึ้นแน่นอน</w:t>
                            </w:r>
                          </w:p>
                          <w:p w:rsidR="008353F6" w:rsidRPr="00A04729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33CC33"/>
                                <w:sz w:val="32"/>
                                <w:szCs w:val="32"/>
                              </w:rPr>
                            </w:pPr>
                            <w:r w:rsidRPr="005F57A8">
                              <w:rPr>
                                <w:rFonts w:ascii="TH SarabunPSK" w:hAnsi="TH SarabunPSK" w:cs="TH SarabunPSK" w:hint="cs"/>
                                <w:color w:val="FF33CC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F57A8">
                              <w:rPr>
                                <w:rFonts w:ascii="TH SarabunPSK" w:hAnsi="TH SarabunPSK" w:cs="TH SarabunPSK" w:hint="cs"/>
                                <w:color w:val="FF33CC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A04729">
                              <w:rPr>
                                <w:rFonts w:ascii="TH SarabunPSK" w:hAnsi="TH SarabunPSK" w:cs="TH SarabunPSK" w:hint="cs"/>
                                <w:color w:val="660066"/>
                                <w:sz w:val="32"/>
                                <w:szCs w:val="32"/>
                                <w:cs/>
                              </w:rPr>
                              <w:t xml:space="preserve">         </w:t>
                            </w:r>
                            <w:r w:rsidRPr="00A04729">
                              <w:rPr>
                                <w:rFonts w:ascii="TH SarabunPSK" w:hAnsi="TH SarabunPSK" w:cs="TH SarabunPSK"/>
                                <w:color w:val="33CC33"/>
                                <w:sz w:val="32"/>
                                <w:szCs w:val="32"/>
                              </w:rPr>
                              <w:tab/>
                              <w:t xml:space="preserve">B   </w:t>
                            </w:r>
                            <w:r w:rsidRPr="00A04729">
                              <w:rPr>
                                <w:rFonts w:ascii="TH SarabunPSK" w:hAnsi="TH SarabunPSK" w:cs="TH SarabunPSK" w:hint="cs"/>
                                <w:color w:val="33CC33"/>
                                <w:sz w:val="32"/>
                                <w:szCs w:val="32"/>
                                <w:cs/>
                              </w:rPr>
                              <w:t>หน้าสถานการณ์ที่มีโอกาสเกิดขึ้นหรือไม่เกิดขึ้นก็ได้</w:t>
                            </w:r>
                          </w:p>
                          <w:p w:rsidR="008353F6" w:rsidRPr="00A04729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660066"/>
                                <w:sz w:val="32"/>
                                <w:szCs w:val="32"/>
                              </w:rPr>
                            </w:pPr>
                            <w:r w:rsidRPr="005F57A8">
                              <w:rPr>
                                <w:rFonts w:ascii="TH SarabunPSK" w:hAnsi="TH SarabunPSK" w:cs="TH SarabunPSK" w:hint="cs"/>
                                <w:color w:val="FF33CC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F57A8">
                              <w:rPr>
                                <w:rFonts w:ascii="TH SarabunPSK" w:hAnsi="TH SarabunPSK" w:cs="TH SarabunPSK" w:hint="cs"/>
                                <w:color w:val="FF33CC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F57A8">
                              <w:rPr>
                                <w:rFonts w:ascii="TH SarabunPSK" w:hAnsi="TH SarabunPSK" w:cs="TH SarabunPSK" w:hint="cs"/>
                                <w:color w:val="FF33CC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A04729">
                              <w:rPr>
                                <w:rFonts w:ascii="TH SarabunPSK" w:hAnsi="TH SarabunPSK" w:cs="TH SarabunPSK"/>
                                <w:color w:val="660066"/>
                                <w:sz w:val="32"/>
                                <w:szCs w:val="32"/>
                              </w:rPr>
                              <w:t xml:space="preserve">C   </w:t>
                            </w:r>
                            <w:r w:rsidRPr="00A04729">
                              <w:rPr>
                                <w:rFonts w:ascii="TH SarabunPSK" w:hAnsi="TH SarabunPSK" w:cs="TH SarabunPSK" w:hint="cs"/>
                                <w:color w:val="660066"/>
                                <w:sz w:val="32"/>
                                <w:szCs w:val="32"/>
                                <w:cs/>
                              </w:rPr>
                              <w:t>หน้าสถานการณ์ที่ไม่มีโอกาสเกิดขึ้นแน่นอน</w:t>
                            </w: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33CC"/>
                                <w:sz w:val="32"/>
                                <w:szCs w:val="32"/>
                              </w:rPr>
                            </w:pP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33CC"/>
                                <w:sz w:val="32"/>
                                <w:szCs w:val="32"/>
                              </w:rPr>
                            </w:pP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33CC"/>
                                <w:sz w:val="32"/>
                                <w:szCs w:val="32"/>
                              </w:rPr>
                            </w:pP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33CC"/>
                                <w:sz w:val="20"/>
                                <w:szCs w:val="20"/>
                              </w:rPr>
                            </w:pPr>
                          </w:p>
                          <w:p w:rsidR="008353F6" w:rsidRPr="00A751E0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0000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33CC"/>
                                <w:sz w:val="32"/>
                                <w:szCs w:val="32"/>
                                <w:cs/>
                              </w:rPr>
                              <w:t xml:space="preserve">    </w:t>
                            </w:r>
                            <w:r>
                              <w:rPr>
                                <w:rFonts w:ascii="TH SarabunPSK" w:hAnsi="TH SarabunPSK" w:cs="TH SarabunPSK"/>
                                <w:color w:val="00B0F0"/>
                                <w:sz w:val="32"/>
                                <w:szCs w:val="32"/>
                                <w:u w:val="dotted"/>
                              </w:rPr>
                              <w:t xml:space="preserve">   </w:t>
                            </w:r>
                            <w:r w:rsidRPr="00A04729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>C</w:t>
                            </w:r>
                            <w:r>
                              <w:rPr>
                                <w:rFonts w:ascii="TH SarabunPSK" w:hAnsi="TH SarabunPSK" w:cs="TH SarabunPSK"/>
                                <w:color w:val="00B0F0"/>
                                <w:sz w:val="32"/>
                                <w:szCs w:val="32"/>
                                <w:u w:val="dotted"/>
                              </w:rPr>
                              <w:t xml:space="preserve">   </w:t>
                            </w:r>
                            <w:r w:rsidRPr="00A751E0">
                              <w:rPr>
                                <w:rFonts w:ascii="TH SarabunPSK" w:hAnsi="TH SarabunPSK" w:cs="TH SarabunPSK" w:hint="cs"/>
                                <w:color w:val="0000FF"/>
                                <w:sz w:val="32"/>
                                <w:szCs w:val="32"/>
                                <w:cs/>
                              </w:rPr>
                              <w:t>1.1) ขณะที่พูด อากาศหนาว ท้องฟ้าปลอดโปร่ง แดดออกจ้า</w:t>
                            </w: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33CC"/>
                                <w:sz w:val="32"/>
                                <w:szCs w:val="32"/>
                              </w:rPr>
                            </w:pPr>
                          </w:p>
                          <w:p w:rsidR="008353F6" w:rsidRPr="00A04729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00B0F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A04729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 w:rsidRPr="00A04729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    </w:t>
                            </w:r>
                            <w:r w:rsidRPr="00E00699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>B</w:t>
                            </w:r>
                            <w:r w:rsidRPr="00A04729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   </w:t>
                            </w:r>
                            <w:r w:rsidRPr="00AA5FFC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1.2) ขณะที่พูด เป็นฤดูฝน ท้องฟ้ามีเมฆบ้างแต่มีแดด</w:t>
                            </w: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33CC"/>
                                <w:sz w:val="32"/>
                                <w:szCs w:val="32"/>
                              </w:rPr>
                            </w:pPr>
                          </w:p>
                          <w:p w:rsidR="008353F6" w:rsidRPr="00AA5FFC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33CC33"/>
                                <w:sz w:val="32"/>
                                <w:szCs w:val="32"/>
                                <w:cs/>
                              </w:rPr>
                            </w:pPr>
                            <w:r w:rsidRPr="00AA5FFC">
                              <w:rPr>
                                <w:rFonts w:ascii="TH SarabunPSK" w:hAnsi="TH SarabunPSK" w:cs="TH SarabunPSK" w:hint="cs"/>
                                <w:color w:val="33CC33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hAnsi="TH SarabunPSK" w:cs="TH SarabunPSK"/>
                                <w:color w:val="00B0F0"/>
                                <w:sz w:val="32"/>
                                <w:szCs w:val="32"/>
                                <w:u w:val="dotted"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 A</w:t>
                            </w:r>
                            <w:r>
                              <w:rPr>
                                <w:rFonts w:ascii="TH SarabunPSK" w:hAnsi="TH SarabunPSK" w:cs="TH SarabunPSK"/>
                                <w:color w:val="00B0F0"/>
                                <w:sz w:val="32"/>
                                <w:szCs w:val="32"/>
                                <w:u w:val="dotted"/>
                              </w:rPr>
                              <w:t xml:space="preserve">   </w:t>
                            </w:r>
                            <w:r w:rsidRPr="00AA5FFC">
                              <w:rPr>
                                <w:rFonts w:ascii="TH SarabunPSK" w:hAnsi="TH SarabunPSK" w:cs="TH SarabunPSK" w:hint="cs"/>
                                <w:color w:val="33CC33"/>
                                <w:sz w:val="32"/>
                                <w:szCs w:val="32"/>
                                <w:cs/>
                              </w:rPr>
                              <w:t>1.3) ขณะที่พูด ท้องฟ้ามืดครึ้ม เมฆลอยต่ำ ลมเริ่มพัดแรง และมีเสียงฟ้าร้อง</w:t>
                            </w:r>
                          </w:p>
                          <w:p w:rsidR="008353F6" w:rsidRPr="00777485" w:rsidRDefault="008353F6" w:rsidP="00AD06F5">
                            <w:pPr>
                              <w:spacing w:after="0" w:line="240" w:lineRule="auto"/>
                              <w:ind w:left="1170"/>
                              <w:rPr>
                                <w:rFonts w:ascii="TH SarabunPSK" w:hAnsi="TH SarabunPSK" w:cs="TH SarabunPSK"/>
                                <w:color w:val="0000FF"/>
                                <w:sz w:val="32"/>
                                <w:szCs w:val="32"/>
                                <w:u w:val="dotted"/>
                              </w:rPr>
                            </w:pPr>
                          </w:p>
                          <w:p w:rsidR="008353F6" w:rsidRPr="00777485" w:rsidRDefault="008353F6" w:rsidP="00AD06F5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color w:val="00FF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</w:p>
                          <w:p w:rsidR="008353F6" w:rsidRPr="007D68BF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ab/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32" o:spid="_x0000_s1083" type="#_x0000_t202" style="position:absolute;margin-left:55.4pt;margin-top:26.85pt;width:375.75pt;height:302.2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" strokecolor="aqua" strokeweight="1.8pt">
                <v:fill focusposition=".5,.5" focussize="" colors="0 white;30147f white;58327f #ffc;1 #ff9;1 white" focus="100%" type="gradientRadial"/>
                <v:stroke dashstyle="1 1"/>
                <v:path arrowok="t"/>
                <v:textbox>
                  <w:txbxContent>
                    <w:p w:rsidR="008353F6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hint="cs"/>
                          <w:cs/>
                        </w:rPr>
                        <w:tab/>
                      </w:r>
                    </w:p>
                    <w:p w:rsidR="008353F6" w:rsidRDefault="008353F6" w:rsidP="00AD06F5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b/>
                          <w:bCs/>
                          <w:color w:val="0000FF"/>
                          <w:sz w:val="10"/>
                          <w:szCs w:val="10"/>
                          <w:u w:val="double"/>
                        </w:rPr>
                      </w:pPr>
                      <w:r w:rsidRPr="00876CF9">
                        <w:rPr>
                          <w:rFonts w:ascii="TH SarabunPSK" w:hAnsi="TH SarabunPSK" w:cs="TH SarabunPSK" w:hint="cs"/>
                          <w:b/>
                          <w:bCs/>
                          <w:color w:val="0000FF"/>
                          <w:sz w:val="32"/>
                          <w:szCs w:val="32"/>
                          <w:u w:val="double"/>
                          <w:cs/>
                        </w:rPr>
                        <w:t>ตัวอย่างที่ 1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0000FF"/>
                          <w:sz w:val="32"/>
                          <w:szCs w:val="32"/>
                        </w:rPr>
                        <w:t xml:space="preserve">   </w:t>
                      </w:r>
                      <w:r w:rsidRPr="005F57A8">
                        <w:rPr>
                          <w:rFonts w:ascii="TH SarabunPSK" w:hAnsi="TH SarabunPSK" w:cs="TH SarabunPSK" w:hint="cs"/>
                          <w:color w:val="0000FF"/>
                          <w:sz w:val="32"/>
                          <w:szCs w:val="32"/>
                          <w:cs/>
                        </w:rPr>
                        <w:t>ให้นักเรียนพิจารณาสถานการณ์ต่อไปนี้  โดย</w:t>
                      </w:r>
                    </w:p>
                    <w:p w:rsidR="008353F6" w:rsidRPr="00AA5FFC" w:rsidRDefault="008353F6" w:rsidP="00AD06F5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b/>
                          <w:bCs/>
                          <w:color w:val="0000FF"/>
                          <w:sz w:val="10"/>
                          <w:szCs w:val="10"/>
                          <w:u w:val="double"/>
                          <w:cs/>
                        </w:rPr>
                      </w:pPr>
                    </w:p>
                    <w:p w:rsidR="008353F6" w:rsidRPr="005F57A8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33CC"/>
                          <w:sz w:val="32"/>
                          <w:szCs w:val="32"/>
                        </w:rPr>
                      </w:pPr>
                      <w:r w:rsidRPr="006D31D9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5F57A8">
                        <w:rPr>
                          <w:rFonts w:ascii="TH SarabunPSK" w:hAnsi="TH SarabunPSK" w:cs="TH SarabunPSK" w:hint="cs"/>
                          <w:color w:val="FF33CC"/>
                          <w:sz w:val="32"/>
                          <w:szCs w:val="32"/>
                          <w:cs/>
                        </w:rPr>
                        <w:t xml:space="preserve">เขียนตัวอักษร   </w:t>
                      </w:r>
                      <w:r w:rsidRPr="005F57A8">
                        <w:rPr>
                          <w:rFonts w:ascii="TH SarabunPSK" w:hAnsi="TH SarabunPSK" w:cs="TH SarabunPSK" w:hint="cs"/>
                          <w:color w:val="FF33CC"/>
                          <w:sz w:val="32"/>
                          <w:szCs w:val="32"/>
                          <w:cs/>
                        </w:rPr>
                        <w:tab/>
                      </w:r>
                      <w:r w:rsidRPr="005F57A8">
                        <w:rPr>
                          <w:rFonts w:ascii="TH SarabunPSK" w:hAnsi="TH SarabunPSK" w:cs="TH SarabunPSK"/>
                          <w:color w:val="FF33CC"/>
                          <w:sz w:val="32"/>
                          <w:szCs w:val="32"/>
                        </w:rPr>
                        <w:t xml:space="preserve">A   </w:t>
                      </w:r>
                      <w:r w:rsidRPr="005F57A8">
                        <w:rPr>
                          <w:rFonts w:ascii="TH SarabunPSK" w:hAnsi="TH SarabunPSK" w:cs="TH SarabunPSK" w:hint="cs"/>
                          <w:color w:val="FF33CC"/>
                          <w:sz w:val="32"/>
                          <w:szCs w:val="32"/>
                          <w:cs/>
                        </w:rPr>
                        <w:t>หน้าสถานการณ์ที่มีโอกาสเกิดขึ้นแน่นอน</w:t>
                      </w:r>
                    </w:p>
                    <w:p w:rsidR="008353F6" w:rsidRPr="00A04729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33CC33"/>
                          <w:sz w:val="32"/>
                          <w:szCs w:val="32"/>
                        </w:rPr>
                      </w:pPr>
                      <w:r w:rsidRPr="005F57A8">
                        <w:rPr>
                          <w:rFonts w:ascii="TH SarabunPSK" w:hAnsi="TH SarabunPSK" w:cs="TH SarabunPSK" w:hint="cs"/>
                          <w:color w:val="FF33CC"/>
                          <w:sz w:val="32"/>
                          <w:szCs w:val="32"/>
                          <w:cs/>
                        </w:rPr>
                        <w:tab/>
                      </w:r>
                      <w:r w:rsidRPr="005F57A8">
                        <w:rPr>
                          <w:rFonts w:ascii="TH SarabunPSK" w:hAnsi="TH SarabunPSK" w:cs="TH SarabunPSK" w:hint="cs"/>
                          <w:color w:val="FF33CC"/>
                          <w:sz w:val="32"/>
                          <w:szCs w:val="32"/>
                          <w:cs/>
                        </w:rPr>
                        <w:tab/>
                      </w:r>
                      <w:r w:rsidRPr="00A04729">
                        <w:rPr>
                          <w:rFonts w:ascii="TH SarabunPSK" w:hAnsi="TH SarabunPSK" w:cs="TH SarabunPSK" w:hint="cs"/>
                          <w:color w:val="660066"/>
                          <w:sz w:val="32"/>
                          <w:szCs w:val="32"/>
                          <w:cs/>
                        </w:rPr>
                        <w:t xml:space="preserve">         </w:t>
                      </w:r>
                      <w:r w:rsidRPr="00A04729">
                        <w:rPr>
                          <w:rFonts w:ascii="TH SarabunPSK" w:hAnsi="TH SarabunPSK" w:cs="TH SarabunPSK"/>
                          <w:color w:val="33CC33"/>
                          <w:sz w:val="32"/>
                          <w:szCs w:val="32"/>
                        </w:rPr>
                        <w:tab/>
                        <w:t xml:space="preserve">B   </w:t>
                      </w:r>
                      <w:r w:rsidRPr="00A04729">
                        <w:rPr>
                          <w:rFonts w:ascii="TH SarabunPSK" w:hAnsi="TH SarabunPSK" w:cs="TH SarabunPSK" w:hint="cs"/>
                          <w:color w:val="33CC33"/>
                          <w:sz w:val="32"/>
                          <w:szCs w:val="32"/>
                          <w:cs/>
                        </w:rPr>
                        <w:t>หน้าสถานการณ์ที่มีโอกาสเกิดขึ้นหรือไม่เกิดขึ้นก็ได้</w:t>
                      </w:r>
                    </w:p>
                    <w:p w:rsidR="008353F6" w:rsidRPr="00A04729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660066"/>
                          <w:sz w:val="32"/>
                          <w:szCs w:val="32"/>
                        </w:rPr>
                      </w:pPr>
                      <w:r w:rsidRPr="005F57A8">
                        <w:rPr>
                          <w:rFonts w:ascii="TH SarabunPSK" w:hAnsi="TH SarabunPSK" w:cs="TH SarabunPSK" w:hint="cs"/>
                          <w:color w:val="FF33CC"/>
                          <w:sz w:val="32"/>
                          <w:szCs w:val="32"/>
                          <w:cs/>
                        </w:rPr>
                        <w:tab/>
                      </w:r>
                      <w:r w:rsidRPr="005F57A8">
                        <w:rPr>
                          <w:rFonts w:ascii="TH SarabunPSK" w:hAnsi="TH SarabunPSK" w:cs="TH SarabunPSK" w:hint="cs"/>
                          <w:color w:val="FF33CC"/>
                          <w:sz w:val="32"/>
                          <w:szCs w:val="32"/>
                          <w:cs/>
                        </w:rPr>
                        <w:tab/>
                      </w:r>
                      <w:r w:rsidRPr="005F57A8">
                        <w:rPr>
                          <w:rFonts w:ascii="TH SarabunPSK" w:hAnsi="TH SarabunPSK" w:cs="TH SarabunPSK" w:hint="cs"/>
                          <w:color w:val="FF33CC"/>
                          <w:sz w:val="32"/>
                          <w:szCs w:val="32"/>
                          <w:cs/>
                        </w:rPr>
                        <w:tab/>
                      </w:r>
                      <w:r w:rsidRPr="00A04729">
                        <w:rPr>
                          <w:rFonts w:ascii="TH SarabunPSK" w:hAnsi="TH SarabunPSK" w:cs="TH SarabunPSK"/>
                          <w:color w:val="660066"/>
                          <w:sz w:val="32"/>
                          <w:szCs w:val="32"/>
                        </w:rPr>
                        <w:t xml:space="preserve">C   </w:t>
                      </w:r>
                      <w:r w:rsidRPr="00A04729">
                        <w:rPr>
                          <w:rFonts w:ascii="TH SarabunPSK" w:hAnsi="TH SarabunPSK" w:cs="TH SarabunPSK" w:hint="cs"/>
                          <w:color w:val="660066"/>
                          <w:sz w:val="32"/>
                          <w:szCs w:val="32"/>
                          <w:cs/>
                        </w:rPr>
                        <w:t>หน้าสถานการณ์ที่ไม่มีโอกาสเกิดขึ้นแน่นอน</w:t>
                      </w:r>
                    </w:p>
                    <w:p w:rsidR="008353F6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33CC"/>
                          <w:sz w:val="32"/>
                          <w:szCs w:val="32"/>
                        </w:rPr>
                      </w:pPr>
                    </w:p>
                    <w:p w:rsidR="008353F6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33CC"/>
                          <w:sz w:val="32"/>
                          <w:szCs w:val="32"/>
                        </w:rPr>
                      </w:pPr>
                    </w:p>
                    <w:p w:rsidR="008353F6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33CC"/>
                          <w:sz w:val="32"/>
                          <w:szCs w:val="32"/>
                        </w:rPr>
                      </w:pPr>
                    </w:p>
                    <w:p w:rsidR="008353F6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33CC"/>
                          <w:sz w:val="20"/>
                          <w:szCs w:val="20"/>
                        </w:rPr>
                      </w:pPr>
                    </w:p>
                    <w:p w:rsidR="008353F6" w:rsidRPr="00A751E0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0000FF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33CC"/>
                          <w:sz w:val="32"/>
                          <w:szCs w:val="32"/>
                          <w:cs/>
                        </w:rPr>
                        <w:t xml:space="preserve">    </w:t>
                      </w:r>
                      <w:r>
                        <w:rPr>
                          <w:rFonts w:ascii="TH SarabunPSK" w:hAnsi="TH SarabunPSK" w:cs="TH SarabunPSK"/>
                          <w:color w:val="00B0F0"/>
                          <w:sz w:val="32"/>
                          <w:szCs w:val="32"/>
                          <w:u w:val="dotted"/>
                        </w:rPr>
                        <w:t xml:space="preserve">   </w:t>
                      </w:r>
                      <w:r w:rsidRPr="00A04729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val="dotted"/>
                        </w:rPr>
                        <w:t>C</w:t>
                      </w:r>
                      <w:r>
                        <w:rPr>
                          <w:rFonts w:ascii="TH SarabunPSK" w:hAnsi="TH SarabunPSK" w:cs="TH SarabunPSK"/>
                          <w:color w:val="00B0F0"/>
                          <w:sz w:val="32"/>
                          <w:szCs w:val="32"/>
                          <w:u w:val="dotted"/>
                        </w:rPr>
                        <w:t xml:space="preserve">   </w:t>
                      </w:r>
                      <w:r w:rsidRPr="00A751E0">
                        <w:rPr>
                          <w:rFonts w:ascii="TH SarabunPSK" w:hAnsi="TH SarabunPSK" w:cs="TH SarabunPSK" w:hint="cs"/>
                          <w:color w:val="0000FF"/>
                          <w:sz w:val="32"/>
                          <w:szCs w:val="32"/>
                          <w:cs/>
                        </w:rPr>
                        <w:t>1.1) ขณะที่พูด อากาศหนาว ท้องฟ้าปลอดโปร่ง แดดออกจ้า</w:t>
                      </w:r>
                    </w:p>
                    <w:p w:rsidR="008353F6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33CC"/>
                          <w:sz w:val="32"/>
                          <w:szCs w:val="32"/>
                        </w:rPr>
                      </w:pPr>
                    </w:p>
                    <w:p w:rsidR="008353F6" w:rsidRPr="00A04729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00B0F0"/>
                          <w:sz w:val="32"/>
                          <w:szCs w:val="32"/>
                          <w:u w:val="dotted"/>
                        </w:rPr>
                      </w:pPr>
                      <w:r w:rsidRPr="00A04729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 xml:space="preserve">   </w:t>
                      </w:r>
                      <w:r w:rsidRPr="00A04729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val="dotted"/>
                        </w:rPr>
                        <w:t xml:space="preserve">    </w:t>
                      </w:r>
                      <w:r w:rsidRPr="00E00699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val="dotted"/>
                        </w:rPr>
                        <w:t>B</w:t>
                      </w:r>
                      <w:r w:rsidRPr="00A04729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val="dotted"/>
                        </w:rPr>
                        <w:t xml:space="preserve">   </w:t>
                      </w:r>
                      <w:r w:rsidRPr="00AA5FFC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1.2) ขณะที่พูด เป็นฤดูฝน ท้องฟ้ามีเมฆบ้างแต่มีแดด</w:t>
                      </w:r>
                    </w:p>
                    <w:p w:rsidR="008353F6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33CC"/>
                          <w:sz w:val="32"/>
                          <w:szCs w:val="32"/>
                        </w:rPr>
                      </w:pPr>
                    </w:p>
                    <w:p w:rsidR="008353F6" w:rsidRPr="00AA5FFC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33CC33"/>
                          <w:sz w:val="32"/>
                          <w:szCs w:val="32"/>
                          <w:cs/>
                        </w:rPr>
                      </w:pPr>
                      <w:r w:rsidRPr="00AA5FFC">
                        <w:rPr>
                          <w:rFonts w:ascii="TH SarabunPSK" w:hAnsi="TH SarabunPSK" w:cs="TH SarabunPSK" w:hint="cs"/>
                          <w:color w:val="33CC33"/>
                          <w:sz w:val="32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hAnsi="TH SarabunPSK" w:cs="TH SarabunPSK"/>
                          <w:color w:val="00B0F0"/>
                          <w:sz w:val="32"/>
                          <w:szCs w:val="32"/>
                          <w:u w:val="dotted"/>
                        </w:rPr>
                        <w:t xml:space="preserve">   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val="dotted"/>
                        </w:rPr>
                        <w:t xml:space="preserve"> A</w:t>
                      </w:r>
                      <w:r>
                        <w:rPr>
                          <w:rFonts w:ascii="TH SarabunPSK" w:hAnsi="TH SarabunPSK" w:cs="TH SarabunPSK"/>
                          <w:color w:val="00B0F0"/>
                          <w:sz w:val="32"/>
                          <w:szCs w:val="32"/>
                          <w:u w:val="dotted"/>
                        </w:rPr>
                        <w:t xml:space="preserve">   </w:t>
                      </w:r>
                      <w:r w:rsidRPr="00AA5FFC">
                        <w:rPr>
                          <w:rFonts w:ascii="TH SarabunPSK" w:hAnsi="TH SarabunPSK" w:cs="TH SarabunPSK" w:hint="cs"/>
                          <w:color w:val="33CC33"/>
                          <w:sz w:val="32"/>
                          <w:szCs w:val="32"/>
                          <w:cs/>
                        </w:rPr>
                        <w:t>1.3) ขณะที่พูด ท้องฟ้ามืดครึ้ม เมฆลอยต่ำ ลมเริ่มพัดแรง และมีเสียงฟ้าร้อง</w:t>
                      </w:r>
                    </w:p>
                    <w:p w:rsidR="008353F6" w:rsidRPr="00777485" w:rsidRDefault="008353F6" w:rsidP="00AD06F5">
                      <w:pPr>
                        <w:spacing w:after="0" w:line="240" w:lineRule="auto"/>
                        <w:ind w:left="1170"/>
                        <w:rPr>
                          <w:rFonts w:ascii="TH SarabunPSK" w:hAnsi="TH SarabunPSK" w:cs="TH SarabunPSK"/>
                          <w:color w:val="0000FF"/>
                          <w:sz w:val="32"/>
                          <w:szCs w:val="32"/>
                          <w:u w:val="dotted"/>
                        </w:rPr>
                      </w:pPr>
                    </w:p>
                    <w:p w:rsidR="008353F6" w:rsidRPr="00777485" w:rsidRDefault="008353F6" w:rsidP="00AD06F5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color w:val="00FF00"/>
                          <w:sz w:val="32"/>
                          <w:szCs w:val="32"/>
                          <w:u w:val="dotted"/>
                          <w:cs/>
                        </w:rPr>
                      </w:pPr>
                    </w:p>
                    <w:p w:rsidR="008353F6" w:rsidRPr="007D68BF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ab/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F633D0" w:rsidRDefault="00F633D0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F633D0" w:rsidRDefault="00F633D0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F633D0" w:rsidRDefault="00821E0F" w:rsidP="00D55A0B">
      <w:pPr>
        <w:rPr>
          <w:rFonts w:ascii="TH SarabunPSK" w:hAnsi="TH SarabunPSK" w:cs="TH SarabunPSK"/>
          <w:b/>
          <w:bCs/>
          <w:sz w:val="40"/>
          <w:szCs w:val="40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CBB2142" wp14:editId="01F7944E">
                <wp:simplePos x="0" y="0"/>
                <wp:positionH relativeFrom="column">
                  <wp:posOffset>1012825</wp:posOffset>
                </wp:positionH>
                <wp:positionV relativeFrom="paragraph">
                  <wp:posOffset>255905</wp:posOffset>
                </wp:positionV>
                <wp:extent cx="4143375" cy="714375"/>
                <wp:effectExtent l="0" t="0" r="28575" b="28575"/>
                <wp:wrapNone/>
                <wp:docPr id="52" name="สี่เหลี่ยมผืนผ้า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43375" cy="714375"/>
                        </a:xfrm>
                        <a:prstGeom prst="rect">
                          <a:avLst/>
                        </a:prstGeom>
                        <a:ln>
                          <a:prstDash val="sysDot"/>
                        </a:ln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53F6" w:rsidRPr="006567E8" w:rsidRDefault="008353F6" w:rsidP="006567E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ชมพู่กับส้มขี่จักรยานไปด้วยกัน ชมพู่</w:t>
                            </w:r>
                            <w:r w:rsidRPr="006567E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บอกว่า </w:t>
                            </w:r>
                            <w:r w:rsidRPr="006567E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“</w:t>
                            </w:r>
                            <w:r w:rsidRPr="006567E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รีบขี่จักยานกันเถอะเดี๋ยวฝนจะตก</w:t>
                            </w:r>
                            <w:r w:rsidRPr="006567E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”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ถ้านักเรียนเป็นส้ม จะมีความเห็นว่าอย่างไร</w:t>
                            </w:r>
                          </w:p>
                          <w:p w:rsidR="008353F6" w:rsidRDefault="008353F6" w:rsidP="006567E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สี่เหลี่ยมผืนผ้า 52" o:spid="_x0000_s1084" style="position:absolute;margin-left:79.75pt;margin-top:20.15pt;width:326.25pt;height:56.25pt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" fillcolor="white [3201]" strokecolor="#4bacc6 [3208]" strokeweight="2pt">
                <v:stroke dashstyle="1 1"/>
                <v:textbox>
                  <w:txbxContent>
                    <w:p w:rsidR="008353F6" w:rsidRPr="006567E8" w:rsidRDefault="008353F6" w:rsidP="006567E8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ชมพู่กับส้มขี่จักรยานไปด้วยกัน ชมพู่</w:t>
                      </w:r>
                      <w:r w:rsidRPr="006567E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บอกว่า </w:t>
                      </w:r>
                      <w:r w:rsidRPr="006567E8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“</w:t>
                      </w:r>
                      <w:r w:rsidRPr="006567E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รีบขี่จักยานกันเถอะเดี๋ยวฝนจะตก</w:t>
                      </w:r>
                      <w:r w:rsidRPr="006567E8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”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ถ้านักเรียนเป็นส้ม จะมีความเห็นว่าอย่างไร</w:t>
                      </w:r>
                    </w:p>
                    <w:p w:rsidR="008353F6" w:rsidRDefault="008353F6" w:rsidP="006567E8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F633D0" w:rsidRPr="005826D9" w:rsidRDefault="00F633D0" w:rsidP="00D55A0B">
      <w:pPr>
        <w:rPr>
          <w:rFonts w:ascii="TH SarabunPSK" w:hAnsi="TH SarabunPSK" w:cs="TH SarabunPSK"/>
          <w:b/>
          <w:bCs/>
          <w:sz w:val="40"/>
          <w:szCs w:val="40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CD7ADB" w:rsidRDefault="00CD7ADB" w:rsidP="00D55A0B">
      <w:pPr>
        <w:rPr>
          <w:szCs w:val="22"/>
        </w:rPr>
      </w:pPr>
    </w:p>
    <w:p w:rsidR="00CD7ADB" w:rsidRDefault="00E72C73" w:rsidP="00D55A0B">
      <w:pPr>
        <w:rPr>
          <w:szCs w:val="22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821056" behindDoc="1" locked="0" layoutInCell="1" allowOverlap="1" wp14:anchorId="1CBF78EC" wp14:editId="788EAC47">
                <wp:simplePos x="0" y="0"/>
                <wp:positionH relativeFrom="column">
                  <wp:posOffset>1571625</wp:posOffset>
                </wp:positionH>
                <wp:positionV relativeFrom="paragraph">
                  <wp:posOffset>59690</wp:posOffset>
                </wp:positionV>
                <wp:extent cx="1774825" cy="800100"/>
                <wp:effectExtent l="57150" t="38100" r="73025" b="95250"/>
                <wp:wrapNone/>
                <wp:docPr id="203" name="ตัดมุมสี่เหลี่ยมผืนผ้าด้านทแยงมุม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4825" cy="800100"/>
                        </a:xfrm>
                        <a:prstGeom prst="snip2Diag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ตัดมุมสี่เหลี่ยมผืนผ้าด้านทแยงมุม 203" o:spid="_x0000_s1026" style="position:absolute;margin-left:123.75pt;margin-top:4.7pt;width:139.75pt;height:63pt;z-index:-251495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74825,800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" path="m,l1641472,r133353,133353l1774825,800100r,l133353,800100,,666747,,xe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path arrowok="t" o:connecttype="custom" o:connectlocs="0,0;1641472,0;1774825,133353;1774825,800100;1774825,800100;133353,800100;0,666747;0,0" o:connectangles="0,0,0,0,0,0,0,0"/>
              </v:shape>
            </w:pict>
          </mc:Fallback>
        </mc:AlternateContent>
      </w:r>
      <w:r w:rsidR="00B21D00">
        <w:rPr>
          <w:noProof/>
          <w:szCs w:val="22"/>
        </w:rPr>
        <w:drawing>
          <wp:anchor distT="0" distB="0" distL="114300" distR="114300" simplePos="0" relativeHeight="251820032" behindDoc="0" locked="0" layoutInCell="1" allowOverlap="1" wp14:anchorId="48FA03B9" wp14:editId="3A6DAE2B">
            <wp:simplePos x="0" y="0"/>
            <wp:positionH relativeFrom="column">
              <wp:posOffset>3705225</wp:posOffset>
            </wp:positionH>
            <wp:positionV relativeFrom="paragraph">
              <wp:posOffset>59690</wp:posOffset>
            </wp:positionV>
            <wp:extent cx="1449070" cy="1767840"/>
            <wp:effectExtent l="0" t="0" r="0" b="3810"/>
            <wp:wrapNone/>
            <wp:docPr id="201" name="รูปภาพ 201" descr="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47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9070" cy="176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D7ADB" w:rsidRPr="00E72C73" w:rsidRDefault="00E72C73" w:rsidP="00D55A0B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ไปดูตัวอย่างที่ </w:t>
      </w:r>
      <w:r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กันเลยค่ะ</w:t>
      </w:r>
    </w:p>
    <w:p w:rsidR="00CD7ADB" w:rsidRDefault="00E72C73" w:rsidP="00D55A0B">
      <w:pPr>
        <w:rPr>
          <w:szCs w:val="22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>
                <wp:simplePos x="0" y="0"/>
                <wp:positionH relativeFrom="column">
                  <wp:posOffset>2305050</wp:posOffset>
                </wp:positionH>
                <wp:positionV relativeFrom="paragraph">
                  <wp:posOffset>103505</wp:posOffset>
                </wp:positionV>
                <wp:extent cx="323850" cy="476250"/>
                <wp:effectExtent l="57150" t="38100" r="57150" b="95250"/>
                <wp:wrapNone/>
                <wp:docPr id="204" name="ลูกศรลง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476250"/>
                        </a:xfrm>
                        <a:prstGeom prst="downArrow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ลูกศรลง 204" o:spid="_x0000_s1026" type="#_x0000_t67" style="position:absolute;margin-left:181.5pt;margin-top:8.15pt;width:25.5pt;height:37.5pt;z-index:251822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" adj="14256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</v:shape>
            </w:pict>
          </mc:Fallback>
        </mc:AlternateContent>
      </w:r>
    </w:p>
    <w:p w:rsidR="00CD7ADB" w:rsidRDefault="00CD7ADB" w:rsidP="00D55A0B">
      <w:pPr>
        <w:rPr>
          <w:szCs w:val="22"/>
        </w:rPr>
      </w:pPr>
    </w:p>
    <w:p w:rsidR="00CD7ADB" w:rsidRDefault="00CD7ADB" w:rsidP="00D55A0B">
      <w:pPr>
        <w:rPr>
          <w:szCs w:val="22"/>
        </w:rPr>
      </w:pPr>
    </w:p>
    <w:p w:rsidR="00CD7ADB" w:rsidRDefault="00CD7ADB" w:rsidP="00D55A0B">
      <w:pPr>
        <w:rPr>
          <w:szCs w:val="22"/>
        </w:rPr>
      </w:pPr>
    </w:p>
    <w:p w:rsidR="00CD7ADB" w:rsidRDefault="00CD7ADB" w:rsidP="00D55A0B">
      <w:pPr>
        <w:rPr>
          <w:szCs w:val="22"/>
        </w:rPr>
      </w:pPr>
    </w:p>
    <w:p w:rsidR="00CD7ADB" w:rsidRDefault="00CD7ADB" w:rsidP="00D55A0B">
      <w:pPr>
        <w:rPr>
          <w:szCs w:val="22"/>
        </w:rPr>
      </w:pPr>
    </w:p>
    <w:p w:rsidR="00CD7ADB" w:rsidRDefault="00CD7ADB" w:rsidP="00D55A0B">
      <w:pPr>
        <w:rPr>
          <w:szCs w:val="22"/>
        </w:rPr>
      </w:pPr>
    </w:p>
    <w:p w:rsidR="00CD7ADB" w:rsidRDefault="00CD7ADB" w:rsidP="00D55A0B">
      <w:pPr>
        <w:rPr>
          <w:szCs w:val="22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717632" behindDoc="1" locked="0" layoutInCell="1" allowOverlap="1" wp14:anchorId="1BFA5CD6" wp14:editId="6EC83DA7">
                <wp:simplePos x="0" y="0"/>
                <wp:positionH relativeFrom="column">
                  <wp:posOffset>-1329055</wp:posOffset>
                </wp:positionH>
                <wp:positionV relativeFrom="paragraph">
                  <wp:posOffset>210820</wp:posOffset>
                </wp:positionV>
                <wp:extent cx="5772150" cy="3238500"/>
                <wp:effectExtent l="57150" t="38100" r="76200" b="95250"/>
                <wp:wrapNone/>
                <wp:docPr id="239" name="Text Box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772150" cy="323850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FFFFFF"/>
                            </a:gs>
                            <a:gs pos="100000">
                              <a:srgbClr val="D6D6FF"/>
                            </a:gs>
                            <a:gs pos="100000">
                              <a:srgbClr val="FFCCCC"/>
                            </a:gs>
                            <a:gs pos="100000">
                              <a:srgbClr val="F6D5F6"/>
                            </a:gs>
                            <a:gs pos="46000">
                              <a:srgbClr val="FFFFFF"/>
                            </a:gs>
                            <a:gs pos="96274">
                              <a:srgbClr val="FFCCCC"/>
                            </a:gs>
                            <a:gs pos="100000">
                              <a:srgbClr val="FFCCFF"/>
                            </a:gs>
                          </a:gsLst>
                          <a:path path="circle">
                            <a:fillToRect l="50000" t="50000" r="50000" b="50000"/>
                          </a:path>
                        </a:gradFill>
                        <a:ln w="22860" cap="flat" cmpd="sng" algn="ctr">
                          <a:solidFill>
                            <a:srgbClr val="33CC33"/>
                          </a:solidFill>
                          <a:prstDash val="sysDot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8353F6" w:rsidRDefault="008353F6" w:rsidP="00AD06F5">
                            <w:pPr>
                              <w:spacing w:after="0" w:line="240" w:lineRule="auto"/>
                              <w:ind w:right="-766" w:firstLine="720"/>
                              <w:rPr>
                                <w:rFonts w:ascii="TH SarabunPSK" w:eastAsia="Cordia New" w:hAnsi="TH SarabunPSK" w:cs="TH SarabunPSK"/>
                                <w:sz w:val="10"/>
                                <w:szCs w:val="10"/>
                              </w:rPr>
                            </w:pP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FF"/>
                                <w:sz w:val="32"/>
                                <w:szCs w:val="32"/>
                                <w:u w:val="double"/>
                              </w:rPr>
                            </w:pP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FF"/>
                                <w:sz w:val="32"/>
                                <w:szCs w:val="32"/>
                                <w:u w:val="double"/>
                              </w:rPr>
                            </w:pP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FF"/>
                                <w:sz w:val="32"/>
                                <w:szCs w:val="32"/>
                                <w:u w:val="double"/>
                              </w:rPr>
                            </w:pP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FF"/>
                                <w:sz w:val="32"/>
                                <w:szCs w:val="32"/>
                                <w:u w:val="double"/>
                              </w:rPr>
                            </w:pP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FF"/>
                                <w:sz w:val="32"/>
                                <w:szCs w:val="32"/>
                                <w:u w:val="double"/>
                              </w:rPr>
                            </w:pP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FF"/>
                                <w:sz w:val="32"/>
                                <w:szCs w:val="32"/>
                                <w:u w:val="double"/>
                              </w:rPr>
                            </w:pP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FF"/>
                                <w:sz w:val="32"/>
                                <w:szCs w:val="32"/>
                                <w:u w:val="double"/>
                              </w:rPr>
                            </w:pP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FF"/>
                                <w:sz w:val="32"/>
                                <w:szCs w:val="32"/>
                                <w:u w:val="double"/>
                              </w:rPr>
                            </w:pP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FF"/>
                                <w:sz w:val="32"/>
                                <w:szCs w:val="32"/>
                                <w:u w:val="double"/>
                              </w:rPr>
                            </w:pP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FF"/>
                                <w:sz w:val="32"/>
                                <w:szCs w:val="32"/>
                                <w:u w:val="double"/>
                              </w:rPr>
                            </w:pPr>
                          </w:p>
                          <w:p w:rsidR="008353F6" w:rsidRPr="00A751E0" w:rsidRDefault="008353F6" w:rsidP="00DC5A38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FF"/>
                                <w:sz w:val="10"/>
                                <w:szCs w:val="10"/>
                                <w:u w:val="double"/>
                              </w:rPr>
                            </w:pPr>
                          </w:p>
                          <w:p w:rsidR="008353F6" w:rsidRPr="00865205" w:rsidRDefault="008353F6" w:rsidP="00AD06F5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/>
                                <w:sz w:val="10"/>
                                <w:szCs w:val="10"/>
                                <w:u w:val="double"/>
                              </w:rPr>
                            </w:pPr>
                          </w:p>
                          <w:p w:rsidR="008353F6" w:rsidRPr="005275AE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00CC00"/>
                                <w:sz w:val="32"/>
                                <w:szCs w:val="32"/>
                              </w:rPr>
                            </w:pPr>
                            <w:r w:rsidRPr="005275AE">
                              <w:rPr>
                                <w:rFonts w:ascii="TH SarabunPSK" w:hAnsi="TH SarabunPSK" w:cs="TH SarabunPSK" w:hint="cs"/>
                                <w:color w:val="00CC00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</w:p>
                          <w:p w:rsidR="008353F6" w:rsidRPr="005275AE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00CC00"/>
                                <w:sz w:val="32"/>
                                <w:szCs w:val="32"/>
                              </w:rPr>
                            </w:pPr>
                            <w:r w:rsidRPr="005275AE">
                              <w:rPr>
                                <w:rFonts w:ascii="TH SarabunPSK" w:hAnsi="TH SarabunPSK" w:cs="TH SarabunPSK" w:hint="cs"/>
                                <w:color w:val="00CC00"/>
                                <w:sz w:val="32"/>
                                <w:szCs w:val="32"/>
                                <w:cs/>
                              </w:rPr>
                              <w:t xml:space="preserve">  ภาษาอังกฤษกำกับไว้ลูกละ 1 ตัว ซึ่งตัวอักษรทั้งหมดที่อยู่บนลูกปิงปองรวมแล้ว</w:t>
                            </w:r>
                          </w:p>
                          <w:p w:rsidR="008353F6" w:rsidRPr="005275AE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92D050"/>
                                <w:sz w:val="16"/>
                                <w:szCs w:val="16"/>
                              </w:rPr>
                            </w:pPr>
                            <w:r w:rsidRPr="005275AE">
                              <w:rPr>
                                <w:rFonts w:ascii="TH SarabunPSK" w:hAnsi="TH SarabunPSK" w:cs="TH SarabunPSK" w:hint="cs"/>
                                <w:color w:val="00CC00"/>
                                <w:sz w:val="32"/>
                                <w:szCs w:val="32"/>
                                <w:cs/>
                              </w:rPr>
                              <w:t xml:space="preserve">  เป็นคำว่า</w:t>
                            </w:r>
                            <w:r w:rsidRPr="005275AE">
                              <w:rPr>
                                <w:rFonts w:ascii="TH SarabunPSK" w:hAnsi="TH SarabunPSK" w:cs="TH SarabunPSK" w:hint="cs"/>
                                <w:color w:val="92D050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A751E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FF"/>
                                <w:sz w:val="32"/>
                                <w:szCs w:val="32"/>
                                <w:u w:val="thick"/>
                              </w:rPr>
                              <w:t>PROBABILITY</w:t>
                            </w:r>
                            <w:r>
                              <w:rPr>
                                <w:rFonts w:ascii="TH SarabunPSK" w:hAnsi="TH SarabunPSK" w:cs="TH SarabunPSK"/>
                                <w:color w:val="0099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5275AE">
                              <w:rPr>
                                <w:rFonts w:ascii="TH SarabunPSK" w:hAnsi="TH SarabunPSK" w:cs="TH SarabunPSK" w:hint="cs"/>
                                <w:color w:val="00CC00"/>
                                <w:sz w:val="32"/>
                                <w:szCs w:val="32"/>
                                <w:cs/>
                              </w:rPr>
                              <w:t>ถ้าสุ่มหยิบลูกปิงปองขึ้นมา 1 ลูก  อยากทราบว่า</w:t>
                            </w:r>
                          </w:p>
                          <w:p w:rsidR="008353F6" w:rsidRPr="00777485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00B050"/>
                                <w:sz w:val="16"/>
                                <w:szCs w:val="16"/>
                                <w:cs/>
                              </w:rPr>
                            </w:pPr>
                          </w:p>
                          <w:p w:rsidR="008353F6" w:rsidRPr="00777485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777485">
                              <w:rPr>
                                <w:rFonts w:ascii="TH SarabunPSK" w:hAnsi="TH SarabunPSK" w:cs="TH SarabunPSK" w:hint="cs"/>
                                <w:color w:val="00B050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777485">
                              <w:rPr>
                                <w:rFonts w:ascii="TH SarabunPSK" w:hAnsi="TH SarabunPSK" w:cs="TH SarabunPSK" w:hint="cs"/>
                                <w:color w:val="00B050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777485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1.1)  ลูกปิงปองที่มีตัว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 xml:space="preserve">อักษรที่เป็นพยัญชนะมีอยู่เท่าใด </w:t>
                            </w:r>
                            <w:r w:rsidRPr="00777485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อะไรบ้าง</w:t>
                            </w:r>
                          </w:p>
                          <w:p w:rsidR="008353F6" w:rsidRPr="001D1B5A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0000FF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FF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         มี</w:t>
                            </w:r>
                            <w:r w:rsidRPr="001D1B5A">
                              <w:rPr>
                                <w:rFonts w:ascii="TH SarabunPSK" w:hAnsi="TH SarabunPSK" w:cs="TH SarabunPSK" w:hint="cs"/>
                                <w:color w:val="0000FF"/>
                                <w:sz w:val="32"/>
                                <w:szCs w:val="32"/>
                                <w:u w:val="dotted"/>
                                <w:cs/>
                              </w:rPr>
                              <w:t>อยู่ 7 ลูก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FF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 </w:t>
                            </w:r>
                            <w:r w:rsidRPr="001D1B5A">
                              <w:rPr>
                                <w:rFonts w:ascii="TH SarabunPSK" w:hAnsi="TH SarabunPSK" w:cs="TH SarabunPSK" w:hint="cs"/>
                                <w:color w:val="0000FF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 ได้แก่ </w:t>
                            </w:r>
                            <w:r w:rsidRPr="001D1B5A">
                              <w:rPr>
                                <w:rFonts w:ascii="TH SarabunPSK" w:hAnsi="TH SarabunPSK" w:cs="TH SarabunPSK"/>
                                <w:color w:val="0000FF"/>
                                <w:sz w:val="32"/>
                                <w:szCs w:val="32"/>
                                <w:u w:val="dotted"/>
                              </w:rPr>
                              <w:t xml:space="preserve">P , R , B , B , L ,T </w:t>
                            </w:r>
                            <w:r w:rsidRPr="001D1B5A">
                              <w:rPr>
                                <w:rFonts w:ascii="TH SarabunPSK" w:hAnsi="TH SarabunPSK" w:cs="TH SarabunPSK" w:hint="cs"/>
                                <w:color w:val="0000FF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และ </w:t>
                            </w:r>
                            <w:r w:rsidRPr="001D1B5A">
                              <w:rPr>
                                <w:rFonts w:ascii="TH SarabunPSK" w:hAnsi="TH SarabunPSK" w:cs="TH SarabunPSK"/>
                                <w:color w:val="0000FF"/>
                                <w:sz w:val="32"/>
                                <w:szCs w:val="32"/>
                                <w:u w:val="dotted"/>
                              </w:rPr>
                              <w:t>Y</w:t>
                            </w:r>
                            <w:r>
                              <w:rPr>
                                <w:rFonts w:ascii="TH SarabunPSK" w:hAnsi="TH SarabunPSK" w:cs="TH SarabunPSK"/>
                                <w:color w:val="0000FF"/>
                                <w:sz w:val="32"/>
                                <w:szCs w:val="32"/>
                                <w:u w:val="dotted"/>
                              </w:rPr>
                              <w:t xml:space="preserve">     </w:t>
                            </w:r>
                            <w:r>
                              <w:rPr>
                                <w:rFonts w:ascii="TH SarabunPSK" w:hAnsi="TH SarabunPSK" w:cs="TH SarabunPSK"/>
                                <w:color w:val="0000FF"/>
                                <w:sz w:val="32"/>
                                <w:szCs w:val="32"/>
                                <w:u w:val="dotted"/>
                              </w:rPr>
                              <w:tab/>
                              <w:t xml:space="preserve">             </w:t>
                            </w:r>
                          </w:p>
                          <w:p w:rsidR="008353F6" w:rsidRPr="00F1348E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0"/>
                                <w:szCs w:val="20"/>
                              </w:rPr>
                            </w:pP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6D31D9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777485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1.2)  ลูกปิงปองที่ม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 xml:space="preserve">ีตัวอักษรที่เป็นสระมีอยู่เท่าใด </w:t>
                            </w:r>
                            <w:r w:rsidRPr="00777485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อะไรบ้าง</w:t>
                            </w:r>
                            <w:r w:rsidRPr="00777485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ind w:left="1170"/>
                              <w:rPr>
                                <w:rFonts w:ascii="TH SarabunPSK" w:hAnsi="TH SarabunPSK" w:cs="TH SarabunPSK"/>
                                <w:color w:val="0000FF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777485">
                              <w:rPr>
                                <w:rFonts w:ascii="TH SarabunPSK" w:hAnsi="TH SarabunPSK" w:cs="TH SarabunPSK" w:hint="cs"/>
                                <w:color w:val="0000FF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             มีอยู่ 4 ลูก  ได้แก่ </w:t>
                            </w:r>
                            <w:r w:rsidRPr="00777485">
                              <w:rPr>
                                <w:rFonts w:ascii="TH SarabunPSK" w:hAnsi="TH SarabunPSK" w:cs="TH SarabunPSK"/>
                                <w:color w:val="0000FF"/>
                                <w:sz w:val="32"/>
                                <w:szCs w:val="32"/>
                                <w:u w:val="dotted"/>
                              </w:rPr>
                              <w:t xml:space="preserve">O , A , I </w:t>
                            </w:r>
                            <w:r w:rsidRPr="00777485">
                              <w:rPr>
                                <w:rFonts w:ascii="TH SarabunPSK" w:hAnsi="TH SarabunPSK" w:cs="TH SarabunPSK" w:hint="cs"/>
                                <w:color w:val="0000FF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และ  </w:t>
                            </w:r>
                            <w:r w:rsidRPr="00777485">
                              <w:rPr>
                                <w:rFonts w:ascii="TH SarabunPSK" w:hAnsi="TH SarabunPSK" w:cs="TH SarabunPSK"/>
                                <w:color w:val="0000FF"/>
                                <w:sz w:val="32"/>
                                <w:szCs w:val="32"/>
                                <w:u w:val="dotted"/>
                              </w:rPr>
                              <w:t xml:space="preserve">I            </w:t>
                            </w:r>
                            <w:r w:rsidRPr="00777485">
                              <w:rPr>
                                <w:rFonts w:ascii="TH SarabunPSK" w:hAnsi="TH SarabunPSK" w:cs="TH SarabunPSK"/>
                                <w:color w:val="0000FF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8353F6" w:rsidRPr="00F1348E" w:rsidRDefault="008353F6" w:rsidP="00AD06F5">
                            <w:pPr>
                              <w:spacing w:after="0" w:line="240" w:lineRule="auto"/>
                              <w:ind w:left="1170"/>
                              <w:rPr>
                                <w:rFonts w:ascii="TH SarabunPSK" w:hAnsi="TH SarabunPSK" w:cs="TH SarabunPSK"/>
                                <w:color w:val="0000FF"/>
                                <w:sz w:val="20"/>
                                <w:szCs w:val="20"/>
                                <w:u w:val="dotted"/>
                              </w:rPr>
                            </w:pPr>
                          </w:p>
                          <w:p w:rsidR="008353F6" w:rsidRPr="00777485" w:rsidRDefault="008353F6" w:rsidP="00AD06F5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777485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1.3)  ลูกปิงปองที่หยิบได้จะมีตัวอักษรที่เป็นพยัญชนะหรือสระมากกว่ากัน</w:t>
                            </w:r>
                          </w:p>
                          <w:p w:rsidR="008353F6" w:rsidRPr="00777485" w:rsidRDefault="008353F6" w:rsidP="00AD06F5">
                            <w:pPr>
                              <w:spacing w:after="0" w:line="240" w:lineRule="auto"/>
                              <w:ind w:left="1170"/>
                              <w:rPr>
                                <w:rFonts w:ascii="TH SarabunPSK" w:hAnsi="TH SarabunPSK" w:cs="TH SarabunPSK"/>
                                <w:color w:val="0000FF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777485">
                              <w:rPr>
                                <w:rFonts w:ascii="TH SarabunPSK" w:hAnsi="TH SarabunPSK" w:cs="TH SarabunPSK" w:hint="cs"/>
                                <w:color w:val="0000FF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777485">
                              <w:rPr>
                                <w:rFonts w:ascii="TH SarabunPSK" w:hAnsi="TH SarabunPSK" w:cs="TH SarabunPSK" w:hint="cs"/>
                                <w:color w:val="0000FF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                           พยัญชนะ</w:t>
                            </w:r>
                            <w:r w:rsidRPr="00777485">
                              <w:rPr>
                                <w:rFonts w:ascii="TH SarabunPSK" w:hAnsi="TH SarabunPSK" w:cs="TH SarabunPSK"/>
                                <w:color w:val="0000FF"/>
                                <w:sz w:val="32"/>
                                <w:szCs w:val="32"/>
                                <w:u w:val="dotted"/>
                              </w:rPr>
                              <w:t xml:space="preserve">                   </w:t>
                            </w:r>
                            <w:r w:rsidRPr="00777485">
                              <w:rPr>
                                <w:rFonts w:ascii="TH SarabunPSK" w:hAnsi="TH SarabunPSK" w:cs="TH SarabunPSK"/>
                                <w:color w:val="0000FF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8353F6" w:rsidRPr="00777485" w:rsidRDefault="008353F6" w:rsidP="00AD06F5">
                            <w:pPr>
                              <w:spacing w:after="0" w:line="240" w:lineRule="auto"/>
                              <w:ind w:left="1170"/>
                              <w:rPr>
                                <w:rFonts w:ascii="TH SarabunPSK" w:hAnsi="TH SarabunPSK" w:cs="TH SarabunPSK"/>
                                <w:color w:val="0000FF"/>
                                <w:sz w:val="32"/>
                                <w:szCs w:val="32"/>
                                <w:u w:val="dotted"/>
                              </w:rPr>
                            </w:pPr>
                          </w:p>
                          <w:p w:rsidR="008353F6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  <w:p w:rsidR="008353F6" w:rsidRPr="007D68BF" w:rsidRDefault="008353F6" w:rsidP="00AD06F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:rsidR="008353F6" w:rsidRDefault="008353F6" w:rsidP="00AD06F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39" o:spid="_x0000_s1085" type="#_x0000_t202" style="position:absolute;margin-left:-104.65pt;margin-top:16.6pt;width:454.5pt;height:255pt;z-index:-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" strokecolor="#3c3" strokeweight="1.8pt">
                <v:fill color2="#fcf" focusposition=".5,.5" focussize="" colors="0 white;30147f white;63094f #fcc;1 #d6d6ff;1 #fcc;1 #f6d5f6;1 #fcf" focus="100%" type="gradientRadial"/>
                <v:stroke dashstyle="1 1"/>
                <v:shadow on="t" color="black" opacity="24903f" origin=",.5" offset="0,.55556mm"/>
                <v:path arrowok="t"/>
                <v:textbox>
                  <w:txbxContent>
                    <w:p w:rsidR="008353F6" w:rsidRDefault="008353F6" w:rsidP="00AD06F5">
                      <w:pPr>
                        <w:spacing w:after="0" w:line="240" w:lineRule="auto"/>
                        <w:ind w:right="-766" w:firstLine="720"/>
                        <w:rPr>
                          <w:rFonts w:ascii="TH SarabunPSK" w:eastAsia="Cordia New" w:hAnsi="TH SarabunPSK" w:cs="TH SarabunPSK"/>
                          <w:sz w:val="10"/>
                          <w:szCs w:val="10"/>
                        </w:rPr>
                      </w:pPr>
                    </w:p>
                    <w:p w:rsidR="008353F6" w:rsidRDefault="008353F6" w:rsidP="00AD06F5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b/>
                          <w:bCs/>
                          <w:color w:val="0000FF"/>
                          <w:sz w:val="32"/>
                          <w:szCs w:val="32"/>
                          <w:u w:val="double"/>
                        </w:rPr>
                      </w:pPr>
                    </w:p>
                    <w:p w:rsidR="008353F6" w:rsidRDefault="008353F6" w:rsidP="00AD06F5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b/>
                          <w:bCs/>
                          <w:color w:val="0000FF"/>
                          <w:sz w:val="32"/>
                          <w:szCs w:val="32"/>
                          <w:u w:val="double"/>
                        </w:rPr>
                      </w:pPr>
                    </w:p>
                    <w:p w:rsidR="008353F6" w:rsidRDefault="008353F6" w:rsidP="00AD06F5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b/>
                          <w:bCs/>
                          <w:color w:val="0000FF"/>
                          <w:sz w:val="32"/>
                          <w:szCs w:val="32"/>
                          <w:u w:val="double"/>
                        </w:rPr>
                      </w:pPr>
                    </w:p>
                    <w:p w:rsidR="008353F6" w:rsidRDefault="008353F6" w:rsidP="00AD06F5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b/>
                          <w:bCs/>
                          <w:color w:val="0000FF"/>
                          <w:sz w:val="32"/>
                          <w:szCs w:val="32"/>
                          <w:u w:val="double"/>
                        </w:rPr>
                      </w:pPr>
                    </w:p>
                    <w:p w:rsidR="008353F6" w:rsidRDefault="008353F6" w:rsidP="00AD06F5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b/>
                          <w:bCs/>
                          <w:color w:val="0000FF"/>
                          <w:sz w:val="32"/>
                          <w:szCs w:val="32"/>
                          <w:u w:val="double"/>
                        </w:rPr>
                      </w:pPr>
                    </w:p>
                    <w:p w:rsidR="008353F6" w:rsidRDefault="008353F6" w:rsidP="00AD06F5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b/>
                          <w:bCs/>
                          <w:color w:val="0000FF"/>
                          <w:sz w:val="32"/>
                          <w:szCs w:val="32"/>
                          <w:u w:val="double"/>
                        </w:rPr>
                      </w:pPr>
                    </w:p>
                    <w:p w:rsidR="008353F6" w:rsidRDefault="008353F6" w:rsidP="00AD06F5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b/>
                          <w:bCs/>
                          <w:color w:val="0000FF"/>
                          <w:sz w:val="32"/>
                          <w:szCs w:val="32"/>
                          <w:u w:val="double"/>
                        </w:rPr>
                      </w:pPr>
                    </w:p>
                    <w:p w:rsidR="008353F6" w:rsidRDefault="008353F6" w:rsidP="00AD06F5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b/>
                          <w:bCs/>
                          <w:color w:val="0000FF"/>
                          <w:sz w:val="32"/>
                          <w:szCs w:val="32"/>
                          <w:u w:val="double"/>
                        </w:rPr>
                      </w:pPr>
                    </w:p>
                    <w:p w:rsidR="008353F6" w:rsidRDefault="008353F6" w:rsidP="00AD06F5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b/>
                          <w:bCs/>
                          <w:color w:val="0000FF"/>
                          <w:sz w:val="32"/>
                          <w:szCs w:val="32"/>
                          <w:u w:val="double"/>
                        </w:rPr>
                      </w:pPr>
                    </w:p>
                    <w:p w:rsidR="008353F6" w:rsidRDefault="008353F6" w:rsidP="00AD06F5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b/>
                          <w:bCs/>
                          <w:color w:val="0000FF"/>
                          <w:sz w:val="32"/>
                          <w:szCs w:val="32"/>
                          <w:u w:val="double"/>
                        </w:rPr>
                      </w:pPr>
                    </w:p>
                    <w:p w:rsidR="008353F6" w:rsidRPr="00A751E0" w:rsidRDefault="008353F6" w:rsidP="00DC5A38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FF"/>
                          <w:sz w:val="10"/>
                          <w:szCs w:val="10"/>
                          <w:u w:val="double"/>
                        </w:rPr>
                      </w:pPr>
                    </w:p>
                    <w:p w:rsidR="008353F6" w:rsidRPr="00865205" w:rsidRDefault="008353F6" w:rsidP="00AD06F5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b/>
                          <w:bCs/>
                          <w:color w:val="000000"/>
                          <w:sz w:val="10"/>
                          <w:szCs w:val="10"/>
                          <w:u w:val="double"/>
                        </w:rPr>
                      </w:pPr>
                    </w:p>
                    <w:p w:rsidR="008353F6" w:rsidRPr="005275AE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00CC00"/>
                          <w:sz w:val="32"/>
                          <w:szCs w:val="32"/>
                        </w:rPr>
                      </w:pPr>
                      <w:r w:rsidRPr="005275AE">
                        <w:rPr>
                          <w:rFonts w:ascii="TH SarabunPSK" w:hAnsi="TH SarabunPSK" w:cs="TH SarabunPSK" w:hint="cs"/>
                          <w:color w:val="00CC00"/>
                          <w:sz w:val="32"/>
                          <w:szCs w:val="32"/>
                          <w:cs/>
                        </w:rPr>
                        <w:t xml:space="preserve">  </w:t>
                      </w:r>
                    </w:p>
                    <w:p w:rsidR="008353F6" w:rsidRPr="005275AE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00CC00"/>
                          <w:sz w:val="32"/>
                          <w:szCs w:val="32"/>
                        </w:rPr>
                      </w:pPr>
                      <w:r w:rsidRPr="005275AE">
                        <w:rPr>
                          <w:rFonts w:ascii="TH SarabunPSK" w:hAnsi="TH SarabunPSK" w:cs="TH SarabunPSK" w:hint="cs"/>
                          <w:color w:val="00CC00"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5275AE">
                        <w:rPr>
                          <w:rFonts w:ascii="TH SarabunPSK" w:hAnsi="TH SarabunPSK" w:cs="TH SarabunPSK" w:hint="cs"/>
                          <w:color w:val="00CC00"/>
                          <w:sz w:val="32"/>
                          <w:szCs w:val="32"/>
                          <w:cs/>
                        </w:rPr>
                        <w:t>ภาษาอังกฤษกำกับไว้ลูกละ 1 ตัว ซึ่งตัวอักษรทั้งหมดที่อยู่บนลูกปิงปองรวมแล้ว</w:t>
                      </w:r>
                    </w:p>
                    <w:p w:rsidR="008353F6" w:rsidRPr="005275AE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92D050"/>
                          <w:sz w:val="16"/>
                          <w:szCs w:val="16"/>
                        </w:rPr>
                      </w:pPr>
                      <w:r w:rsidRPr="005275AE">
                        <w:rPr>
                          <w:rFonts w:ascii="TH SarabunPSK" w:hAnsi="TH SarabunPSK" w:cs="TH SarabunPSK" w:hint="cs"/>
                          <w:color w:val="00CC00"/>
                          <w:sz w:val="32"/>
                          <w:szCs w:val="32"/>
                          <w:cs/>
                        </w:rPr>
                        <w:t xml:space="preserve">  เป็นคำว่า</w:t>
                      </w:r>
                      <w:r w:rsidRPr="005275AE">
                        <w:rPr>
                          <w:rFonts w:ascii="TH SarabunPSK" w:hAnsi="TH SarabunPSK" w:cs="TH SarabunPSK" w:hint="cs"/>
                          <w:color w:val="92D050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A751E0">
                        <w:rPr>
                          <w:rFonts w:ascii="TH SarabunPSK" w:hAnsi="TH SarabunPSK" w:cs="TH SarabunPSK"/>
                          <w:b/>
                          <w:bCs/>
                          <w:color w:val="0000FF"/>
                          <w:sz w:val="32"/>
                          <w:szCs w:val="32"/>
                          <w:u w:val="thick"/>
                        </w:rPr>
                        <w:t>PROBABILITY</w:t>
                      </w:r>
                      <w:r>
                        <w:rPr>
                          <w:rFonts w:ascii="TH SarabunPSK" w:hAnsi="TH SarabunPSK" w:cs="TH SarabunPSK"/>
                          <w:color w:val="009900"/>
                          <w:sz w:val="32"/>
                          <w:szCs w:val="32"/>
                        </w:rPr>
                        <w:t xml:space="preserve"> </w:t>
                      </w:r>
                      <w:r w:rsidRPr="005275AE">
                        <w:rPr>
                          <w:rFonts w:ascii="TH SarabunPSK" w:hAnsi="TH SarabunPSK" w:cs="TH SarabunPSK" w:hint="cs"/>
                          <w:color w:val="00CC00"/>
                          <w:sz w:val="32"/>
                          <w:szCs w:val="32"/>
                          <w:cs/>
                        </w:rPr>
                        <w:t>ถ้าสุ่มหยิบลูกปิงปองขึ้นมา 1 ลูก  อยากทราบว่า</w:t>
                      </w:r>
                    </w:p>
                    <w:p w:rsidR="008353F6" w:rsidRPr="00777485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00B050"/>
                          <w:sz w:val="16"/>
                          <w:szCs w:val="16"/>
                          <w:cs/>
                        </w:rPr>
                      </w:pPr>
                    </w:p>
                    <w:p w:rsidR="008353F6" w:rsidRPr="00777485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</w:rPr>
                      </w:pPr>
                      <w:r w:rsidRPr="00777485">
                        <w:rPr>
                          <w:rFonts w:ascii="TH SarabunPSK" w:hAnsi="TH SarabunPSK" w:cs="TH SarabunPSK" w:hint="cs"/>
                          <w:color w:val="00B050"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777485">
                        <w:rPr>
                          <w:rFonts w:ascii="TH SarabunPSK" w:hAnsi="TH SarabunPSK" w:cs="TH SarabunPSK" w:hint="cs"/>
                          <w:color w:val="00B050"/>
                          <w:sz w:val="32"/>
                          <w:szCs w:val="32"/>
                          <w:cs/>
                        </w:rPr>
                        <w:tab/>
                      </w:r>
                      <w:r w:rsidRPr="00777485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1.1)  ลูกปิงปองที่มีตัว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 xml:space="preserve">อักษรที่เป็นพยัญชนะมีอยู่เท่าใด </w:t>
                      </w:r>
                      <w:r w:rsidRPr="00777485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อะไรบ้าง</w:t>
                      </w:r>
                    </w:p>
                    <w:p w:rsidR="008353F6" w:rsidRPr="001D1B5A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0000FF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 xml:space="preserve">       </w:t>
                      </w:r>
                      <w:r>
                        <w:rPr>
                          <w:rFonts w:ascii="TH SarabunPSK" w:hAnsi="TH SarabunPSK" w:cs="TH SarabunPSK" w:hint="cs"/>
                          <w:color w:val="0000FF"/>
                          <w:sz w:val="32"/>
                          <w:szCs w:val="32"/>
                          <w:u w:val="dotted"/>
                          <w:cs/>
                        </w:rPr>
                        <w:t xml:space="preserve">         มี</w:t>
                      </w:r>
                      <w:r w:rsidRPr="001D1B5A">
                        <w:rPr>
                          <w:rFonts w:ascii="TH SarabunPSK" w:hAnsi="TH SarabunPSK" w:cs="TH SarabunPSK" w:hint="cs"/>
                          <w:color w:val="0000FF"/>
                          <w:sz w:val="32"/>
                          <w:szCs w:val="32"/>
                          <w:u w:val="dotted"/>
                          <w:cs/>
                        </w:rPr>
                        <w:t>อยู่ 7 ลูก</w:t>
                      </w:r>
                      <w:r>
                        <w:rPr>
                          <w:rFonts w:ascii="TH SarabunPSK" w:hAnsi="TH SarabunPSK" w:cs="TH SarabunPSK" w:hint="cs"/>
                          <w:color w:val="0000FF"/>
                          <w:sz w:val="32"/>
                          <w:szCs w:val="32"/>
                          <w:u w:val="dotted"/>
                          <w:cs/>
                        </w:rPr>
                        <w:t xml:space="preserve"> </w:t>
                      </w:r>
                      <w:r w:rsidRPr="001D1B5A">
                        <w:rPr>
                          <w:rFonts w:ascii="TH SarabunPSK" w:hAnsi="TH SarabunPSK" w:cs="TH SarabunPSK" w:hint="cs"/>
                          <w:color w:val="0000FF"/>
                          <w:sz w:val="32"/>
                          <w:szCs w:val="32"/>
                          <w:u w:val="dotted"/>
                          <w:cs/>
                        </w:rPr>
                        <w:t xml:space="preserve"> ได้แก่ </w:t>
                      </w:r>
                      <w:r w:rsidRPr="001D1B5A">
                        <w:rPr>
                          <w:rFonts w:ascii="TH SarabunPSK" w:hAnsi="TH SarabunPSK" w:cs="TH SarabunPSK"/>
                          <w:color w:val="0000FF"/>
                          <w:sz w:val="32"/>
                          <w:szCs w:val="32"/>
                          <w:u w:val="dotted"/>
                        </w:rPr>
                        <w:t xml:space="preserve">P , R , B , B , L ,T </w:t>
                      </w:r>
                      <w:r w:rsidRPr="001D1B5A">
                        <w:rPr>
                          <w:rFonts w:ascii="TH SarabunPSK" w:hAnsi="TH SarabunPSK" w:cs="TH SarabunPSK" w:hint="cs"/>
                          <w:color w:val="0000FF"/>
                          <w:sz w:val="32"/>
                          <w:szCs w:val="32"/>
                          <w:u w:val="dotted"/>
                          <w:cs/>
                        </w:rPr>
                        <w:t xml:space="preserve">และ </w:t>
                      </w:r>
                      <w:r w:rsidRPr="001D1B5A">
                        <w:rPr>
                          <w:rFonts w:ascii="TH SarabunPSK" w:hAnsi="TH SarabunPSK" w:cs="TH SarabunPSK"/>
                          <w:color w:val="0000FF"/>
                          <w:sz w:val="32"/>
                          <w:szCs w:val="32"/>
                          <w:u w:val="dotted"/>
                        </w:rPr>
                        <w:t>Y</w:t>
                      </w:r>
                      <w:r>
                        <w:rPr>
                          <w:rFonts w:ascii="TH SarabunPSK" w:hAnsi="TH SarabunPSK" w:cs="TH SarabunPSK"/>
                          <w:color w:val="0000FF"/>
                          <w:sz w:val="32"/>
                          <w:szCs w:val="32"/>
                          <w:u w:val="dotted"/>
                        </w:rPr>
                        <w:t xml:space="preserve">     </w:t>
                      </w:r>
                      <w:r>
                        <w:rPr>
                          <w:rFonts w:ascii="TH SarabunPSK" w:hAnsi="TH SarabunPSK" w:cs="TH SarabunPSK"/>
                          <w:color w:val="0000FF"/>
                          <w:sz w:val="32"/>
                          <w:szCs w:val="32"/>
                          <w:u w:val="dotted"/>
                        </w:rPr>
                        <w:tab/>
                        <w:t xml:space="preserve">             </w:t>
                      </w:r>
                    </w:p>
                    <w:p w:rsidR="008353F6" w:rsidRPr="00F1348E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0"/>
                          <w:szCs w:val="20"/>
                        </w:rPr>
                      </w:pPr>
                    </w:p>
                    <w:p w:rsidR="008353F6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</w:rPr>
                      </w:pPr>
                      <w:r w:rsidRPr="006D31D9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777485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1.2)  ลูกปิงปองที่ม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 xml:space="preserve">ีตัวอักษรที่เป็นสระมีอยู่เท่าใด </w:t>
                      </w:r>
                      <w:r w:rsidRPr="00777485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อะไรบ้าง</w:t>
                      </w:r>
                      <w:r w:rsidRPr="00777485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</w:rPr>
                        <w:tab/>
                      </w:r>
                    </w:p>
                    <w:p w:rsidR="008353F6" w:rsidRDefault="008353F6" w:rsidP="00AD06F5">
                      <w:pPr>
                        <w:spacing w:after="0" w:line="240" w:lineRule="auto"/>
                        <w:ind w:left="1170"/>
                        <w:rPr>
                          <w:rFonts w:ascii="TH SarabunPSK" w:hAnsi="TH SarabunPSK" w:cs="TH SarabunPSK"/>
                          <w:color w:val="0000FF"/>
                          <w:sz w:val="32"/>
                          <w:szCs w:val="32"/>
                          <w:u w:val="dotted"/>
                        </w:rPr>
                      </w:pPr>
                      <w:r w:rsidRPr="00777485">
                        <w:rPr>
                          <w:rFonts w:ascii="TH SarabunPSK" w:hAnsi="TH SarabunPSK" w:cs="TH SarabunPSK" w:hint="cs"/>
                          <w:color w:val="0000FF"/>
                          <w:sz w:val="32"/>
                          <w:szCs w:val="32"/>
                          <w:u w:val="dotted"/>
                          <w:cs/>
                        </w:rPr>
                        <w:t xml:space="preserve">             มีอยู่ 4 ลูก  ได้แก่ </w:t>
                      </w:r>
                      <w:r w:rsidRPr="00777485">
                        <w:rPr>
                          <w:rFonts w:ascii="TH SarabunPSK" w:hAnsi="TH SarabunPSK" w:cs="TH SarabunPSK"/>
                          <w:color w:val="0000FF"/>
                          <w:sz w:val="32"/>
                          <w:szCs w:val="32"/>
                          <w:u w:val="dotted"/>
                        </w:rPr>
                        <w:t xml:space="preserve">O , A , I </w:t>
                      </w:r>
                      <w:r w:rsidRPr="00777485">
                        <w:rPr>
                          <w:rFonts w:ascii="TH SarabunPSK" w:hAnsi="TH SarabunPSK" w:cs="TH SarabunPSK" w:hint="cs"/>
                          <w:color w:val="0000FF"/>
                          <w:sz w:val="32"/>
                          <w:szCs w:val="32"/>
                          <w:u w:val="dotted"/>
                          <w:cs/>
                        </w:rPr>
                        <w:t xml:space="preserve">และ  </w:t>
                      </w:r>
                      <w:r w:rsidRPr="00777485">
                        <w:rPr>
                          <w:rFonts w:ascii="TH SarabunPSK" w:hAnsi="TH SarabunPSK" w:cs="TH SarabunPSK"/>
                          <w:color w:val="0000FF"/>
                          <w:sz w:val="32"/>
                          <w:szCs w:val="32"/>
                          <w:u w:val="dotted"/>
                        </w:rPr>
                        <w:t xml:space="preserve">I            </w:t>
                      </w:r>
                      <w:r w:rsidRPr="00777485">
                        <w:rPr>
                          <w:rFonts w:ascii="TH SarabunPSK" w:hAnsi="TH SarabunPSK" w:cs="TH SarabunPSK"/>
                          <w:color w:val="0000FF"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8353F6" w:rsidRPr="00F1348E" w:rsidRDefault="008353F6" w:rsidP="00AD06F5">
                      <w:pPr>
                        <w:spacing w:after="0" w:line="240" w:lineRule="auto"/>
                        <w:ind w:left="1170"/>
                        <w:rPr>
                          <w:rFonts w:ascii="TH SarabunPSK" w:hAnsi="TH SarabunPSK" w:cs="TH SarabunPSK"/>
                          <w:color w:val="0000FF"/>
                          <w:sz w:val="20"/>
                          <w:szCs w:val="20"/>
                          <w:u w:val="dotted"/>
                        </w:rPr>
                      </w:pPr>
                    </w:p>
                    <w:p w:rsidR="008353F6" w:rsidRPr="00777485" w:rsidRDefault="008353F6" w:rsidP="00AD06F5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</w:rPr>
                      </w:pPr>
                      <w:r w:rsidRPr="00777485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>1.3)  ลูกปิงปองที่หยิบได้จะมีตัวอักษรที่เป็นพยัญชนะหรือสระมากกว่ากัน</w:t>
                      </w:r>
                    </w:p>
                    <w:p w:rsidR="008353F6" w:rsidRPr="00777485" w:rsidRDefault="008353F6" w:rsidP="00AD06F5">
                      <w:pPr>
                        <w:spacing w:after="0" w:line="240" w:lineRule="auto"/>
                        <w:ind w:left="1170"/>
                        <w:rPr>
                          <w:rFonts w:ascii="TH SarabunPSK" w:hAnsi="TH SarabunPSK" w:cs="TH SarabunPSK"/>
                          <w:color w:val="0000FF"/>
                          <w:sz w:val="32"/>
                          <w:szCs w:val="32"/>
                          <w:u w:val="dotted"/>
                        </w:rPr>
                      </w:pPr>
                      <w:r w:rsidRPr="00777485">
                        <w:rPr>
                          <w:rFonts w:ascii="TH SarabunPSK" w:hAnsi="TH SarabunPSK" w:cs="TH SarabunPSK" w:hint="cs"/>
                          <w:color w:val="0000FF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777485">
                        <w:rPr>
                          <w:rFonts w:ascii="TH SarabunPSK" w:hAnsi="TH SarabunPSK" w:cs="TH SarabunPSK" w:hint="cs"/>
                          <w:color w:val="0000FF"/>
                          <w:sz w:val="32"/>
                          <w:szCs w:val="32"/>
                          <w:u w:val="dotted"/>
                          <w:cs/>
                        </w:rPr>
                        <w:t xml:space="preserve">                           พยัญชนะ</w:t>
                      </w:r>
                      <w:r w:rsidRPr="00777485">
                        <w:rPr>
                          <w:rFonts w:ascii="TH SarabunPSK" w:hAnsi="TH SarabunPSK" w:cs="TH SarabunPSK"/>
                          <w:color w:val="0000FF"/>
                          <w:sz w:val="32"/>
                          <w:szCs w:val="32"/>
                          <w:u w:val="dotted"/>
                        </w:rPr>
                        <w:t xml:space="preserve">                   </w:t>
                      </w:r>
                      <w:r w:rsidRPr="00777485">
                        <w:rPr>
                          <w:rFonts w:ascii="TH SarabunPSK" w:hAnsi="TH SarabunPSK" w:cs="TH SarabunPSK"/>
                          <w:color w:val="0000FF"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8353F6" w:rsidRPr="00777485" w:rsidRDefault="008353F6" w:rsidP="00AD06F5">
                      <w:pPr>
                        <w:spacing w:after="0" w:line="240" w:lineRule="auto"/>
                        <w:ind w:left="1170"/>
                        <w:rPr>
                          <w:rFonts w:ascii="TH SarabunPSK" w:hAnsi="TH SarabunPSK" w:cs="TH SarabunPSK"/>
                          <w:color w:val="0000FF"/>
                          <w:sz w:val="32"/>
                          <w:szCs w:val="32"/>
                          <w:u w:val="dotted"/>
                        </w:rPr>
                      </w:pPr>
                    </w:p>
                    <w:p w:rsidR="008353F6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  <w:p w:rsidR="008353F6" w:rsidRPr="007D68BF" w:rsidRDefault="008353F6" w:rsidP="00AD06F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</w:t>
                      </w:r>
                    </w:p>
                    <w:p w:rsidR="008353F6" w:rsidRDefault="008353F6" w:rsidP="00AD06F5"/>
                  </w:txbxContent>
                </v:textbox>
              </v:shape>
            </w:pict>
          </mc:Fallback>
        </mc:AlternateContent>
      </w:r>
    </w:p>
    <w:p w:rsidR="00E323DD" w:rsidRPr="00CD7ADB" w:rsidRDefault="00CD7ADB" w:rsidP="00CD7ADB">
      <w:pPr>
        <w:spacing w:after="0"/>
        <w:rPr>
          <w:szCs w:val="22"/>
        </w:rPr>
      </w:pPr>
      <w:r>
        <w:rPr>
          <w:rFonts w:ascii="TH SarabunPSK" w:hAnsi="TH SarabunPSK" w:cs="TH SarabunPSK"/>
          <w:color w:val="548DD4" w:themeColor="text2" w:themeTint="99"/>
          <w:sz w:val="32"/>
          <w:szCs w:val="32"/>
        </w:rPr>
        <w:t xml:space="preserve">                      </w:t>
      </w:r>
      <w:r w:rsidR="00E323DD" w:rsidRPr="00E323DD">
        <w:rPr>
          <w:rFonts w:ascii="TH SarabunPSK" w:hAnsi="TH SarabunPSK" w:cs="TH SarabunPSK" w:hint="cs"/>
          <w:b/>
          <w:bCs/>
          <w:color w:val="548DD4" w:themeColor="text2" w:themeTint="99"/>
          <w:sz w:val="32"/>
          <w:szCs w:val="32"/>
          <w:u w:val="double"/>
          <w:cs/>
        </w:rPr>
        <w:t xml:space="preserve">ตัวอย่างที่ </w:t>
      </w:r>
      <w:r w:rsidR="00E323DD">
        <w:rPr>
          <w:rFonts w:ascii="TH SarabunPSK" w:hAnsi="TH SarabunPSK" w:cs="TH SarabunPSK"/>
          <w:b/>
          <w:bCs/>
          <w:color w:val="548DD4" w:themeColor="text2" w:themeTint="99"/>
          <w:sz w:val="32"/>
          <w:szCs w:val="32"/>
          <w:u w:val="double"/>
        </w:rPr>
        <w:t>2</w:t>
      </w:r>
      <w:r w:rsidR="00E323DD">
        <w:rPr>
          <w:rFonts w:ascii="TH SarabunPSK" w:hAnsi="TH SarabunPSK" w:cs="TH SarabunPSK"/>
          <w:color w:val="548DD4" w:themeColor="text2" w:themeTint="99"/>
          <w:sz w:val="32"/>
          <w:szCs w:val="32"/>
        </w:rPr>
        <w:t xml:space="preserve">  </w:t>
      </w:r>
      <w:r w:rsidR="00E323DD">
        <w:rPr>
          <w:rFonts w:ascii="TH SarabunPSK" w:hAnsi="TH SarabunPSK" w:cs="TH SarabunPSK" w:hint="cs"/>
          <w:color w:val="548DD4" w:themeColor="text2" w:themeTint="99"/>
          <w:sz w:val="32"/>
          <w:szCs w:val="32"/>
          <w:cs/>
        </w:rPr>
        <w:t>ให้นักเรียนพิจารณาสถานการณ์ต่อไปนี้ โดย</w:t>
      </w:r>
      <w:r w:rsidR="00E323DD">
        <w:rPr>
          <w:rFonts w:ascii="TH SarabunPSK" w:hAnsi="TH SarabunPSK" w:cs="TH SarabunPSK"/>
          <w:sz w:val="32"/>
          <w:szCs w:val="32"/>
        </w:rPr>
        <w:t xml:space="preserve">  </w:t>
      </w:r>
    </w:p>
    <w:p w:rsidR="00E323DD" w:rsidRPr="005F57A8" w:rsidRDefault="00E323DD" w:rsidP="00E323DD">
      <w:pPr>
        <w:spacing w:after="0" w:line="240" w:lineRule="auto"/>
        <w:rPr>
          <w:rFonts w:ascii="TH SarabunPSK" w:hAnsi="TH SarabunPSK" w:cs="TH SarabunPSK"/>
          <w:color w:val="FF33CC"/>
          <w:sz w:val="32"/>
          <w:szCs w:val="32"/>
        </w:rPr>
      </w:pPr>
      <w:r>
        <w:rPr>
          <w:rFonts w:ascii="TH SarabunPSK" w:hAnsi="TH SarabunPSK" w:cs="TH SarabunPSK" w:hint="cs"/>
          <w:color w:val="FF33CC"/>
          <w:sz w:val="32"/>
          <w:szCs w:val="32"/>
          <w:cs/>
        </w:rPr>
        <w:t xml:space="preserve">                    </w:t>
      </w:r>
      <w:r w:rsidR="00CD7ADB">
        <w:rPr>
          <w:rFonts w:ascii="TH SarabunPSK" w:hAnsi="TH SarabunPSK" w:cs="TH SarabunPSK" w:hint="cs"/>
          <w:color w:val="FF33CC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 w:hint="cs"/>
          <w:color w:val="FF33CC"/>
          <w:sz w:val="32"/>
          <w:szCs w:val="32"/>
          <w:cs/>
        </w:rPr>
        <w:t xml:space="preserve">   เขียนตัวอักษร  </w:t>
      </w:r>
      <w:r w:rsidRPr="005F57A8">
        <w:rPr>
          <w:rFonts w:ascii="TH SarabunPSK" w:hAnsi="TH SarabunPSK" w:cs="TH SarabunPSK"/>
          <w:color w:val="FF33CC"/>
          <w:sz w:val="32"/>
          <w:szCs w:val="32"/>
        </w:rPr>
        <w:t xml:space="preserve">A   </w:t>
      </w:r>
      <w:r w:rsidRPr="005F57A8">
        <w:rPr>
          <w:rFonts w:ascii="TH SarabunPSK" w:hAnsi="TH SarabunPSK" w:cs="TH SarabunPSK" w:hint="cs"/>
          <w:color w:val="FF33CC"/>
          <w:sz w:val="32"/>
          <w:szCs w:val="32"/>
          <w:cs/>
        </w:rPr>
        <w:t>หน้าสถานการณ์ที่มีโอกาสเกิดขึ้นแน่นอน</w:t>
      </w:r>
    </w:p>
    <w:p w:rsidR="00E323DD" w:rsidRPr="00A04729" w:rsidRDefault="00E323DD" w:rsidP="00E323DD">
      <w:pPr>
        <w:spacing w:after="0" w:line="240" w:lineRule="auto"/>
        <w:rPr>
          <w:rFonts w:ascii="TH SarabunPSK" w:hAnsi="TH SarabunPSK" w:cs="TH SarabunPSK"/>
          <w:color w:val="33CC33"/>
          <w:sz w:val="32"/>
          <w:szCs w:val="32"/>
        </w:rPr>
      </w:pPr>
      <w:r w:rsidRPr="005F57A8">
        <w:rPr>
          <w:rFonts w:ascii="TH SarabunPSK" w:hAnsi="TH SarabunPSK" w:cs="TH SarabunPSK" w:hint="cs"/>
          <w:color w:val="FF33CC"/>
          <w:sz w:val="32"/>
          <w:szCs w:val="32"/>
          <w:cs/>
        </w:rPr>
        <w:tab/>
      </w:r>
      <w:r w:rsidRPr="005F57A8">
        <w:rPr>
          <w:rFonts w:ascii="TH SarabunPSK" w:hAnsi="TH SarabunPSK" w:cs="TH SarabunPSK" w:hint="cs"/>
          <w:color w:val="FF33CC"/>
          <w:sz w:val="32"/>
          <w:szCs w:val="32"/>
          <w:cs/>
        </w:rPr>
        <w:tab/>
      </w:r>
      <w:r w:rsidRPr="00A04729">
        <w:rPr>
          <w:rFonts w:ascii="TH SarabunPSK" w:hAnsi="TH SarabunPSK" w:cs="TH SarabunPSK" w:hint="cs"/>
          <w:color w:val="660066"/>
          <w:sz w:val="32"/>
          <w:szCs w:val="32"/>
          <w:cs/>
        </w:rPr>
        <w:t xml:space="preserve">         </w:t>
      </w:r>
      <w:r>
        <w:rPr>
          <w:rFonts w:ascii="TH SarabunPSK" w:hAnsi="TH SarabunPSK" w:cs="TH SarabunPSK"/>
          <w:color w:val="33CC33"/>
          <w:sz w:val="32"/>
          <w:szCs w:val="32"/>
        </w:rPr>
        <w:t xml:space="preserve">    </w:t>
      </w:r>
      <w:r w:rsidRPr="00A04729">
        <w:rPr>
          <w:rFonts w:ascii="TH SarabunPSK" w:hAnsi="TH SarabunPSK" w:cs="TH SarabunPSK"/>
          <w:color w:val="33CC33"/>
          <w:sz w:val="32"/>
          <w:szCs w:val="32"/>
        </w:rPr>
        <w:tab/>
      </w:r>
      <w:r w:rsidR="00CD7ADB">
        <w:rPr>
          <w:rFonts w:ascii="TH SarabunPSK" w:hAnsi="TH SarabunPSK" w:cs="TH SarabunPSK"/>
          <w:color w:val="33CC33"/>
          <w:sz w:val="32"/>
          <w:szCs w:val="32"/>
        </w:rPr>
        <w:t xml:space="preserve">                 </w:t>
      </w:r>
      <w:r w:rsidRPr="00A04729">
        <w:rPr>
          <w:rFonts w:ascii="TH SarabunPSK" w:hAnsi="TH SarabunPSK" w:cs="TH SarabunPSK"/>
          <w:color w:val="33CC33"/>
          <w:sz w:val="32"/>
          <w:szCs w:val="32"/>
        </w:rPr>
        <w:t xml:space="preserve">B   </w:t>
      </w:r>
      <w:r w:rsidRPr="00A04729">
        <w:rPr>
          <w:rFonts w:ascii="TH SarabunPSK" w:hAnsi="TH SarabunPSK" w:cs="TH SarabunPSK" w:hint="cs"/>
          <w:color w:val="33CC33"/>
          <w:sz w:val="32"/>
          <w:szCs w:val="32"/>
          <w:cs/>
        </w:rPr>
        <w:t>หน้าสถานการณ์ที่มีโอกาสเกิดขึ้นหรือไม่เกิดขึ้นก็ได้</w:t>
      </w:r>
    </w:p>
    <w:p w:rsidR="00E323DD" w:rsidRDefault="00E323DD" w:rsidP="00E323DD">
      <w:pPr>
        <w:spacing w:after="0" w:line="240" w:lineRule="auto"/>
        <w:rPr>
          <w:rFonts w:ascii="TH SarabunPSK" w:hAnsi="TH SarabunPSK" w:cs="TH SarabunPSK"/>
          <w:color w:val="660066"/>
          <w:sz w:val="32"/>
          <w:szCs w:val="32"/>
        </w:rPr>
      </w:pPr>
      <w:r w:rsidRPr="005F57A8">
        <w:rPr>
          <w:rFonts w:ascii="TH SarabunPSK" w:hAnsi="TH SarabunPSK" w:cs="TH SarabunPSK" w:hint="cs"/>
          <w:color w:val="FF33CC"/>
          <w:sz w:val="32"/>
          <w:szCs w:val="32"/>
          <w:cs/>
        </w:rPr>
        <w:tab/>
      </w:r>
      <w:r w:rsidRPr="005F57A8">
        <w:rPr>
          <w:rFonts w:ascii="TH SarabunPSK" w:hAnsi="TH SarabunPSK" w:cs="TH SarabunPSK" w:hint="cs"/>
          <w:color w:val="FF33CC"/>
          <w:sz w:val="32"/>
          <w:szCs w:val="32"/>
          <w:cs/>
        </w:rPr>
        <w:tab/>
      </w:r>
      <w:r w:rsidRPr="005F57A8">
        <w:rPr>
          <w:rFonts w:ascii="TH SarabunPSK" w:hAnsi="TH SarabunPSK" w:cs="TH SarabunPSK" w:hint="cs"/>
          <w:color w:val="FF33CC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FF33CC"/>
          <w:sz w:val="32"/>
          <w:szCs w:val="32"/>
          <w:cs/>
        </w:rPr>
        <w:t xml:space="preserve">         </w:t>
      </w:r>
      <w:r w:rsidR="00CD7ADB">
        <w:rPr>
          <w:rFonts w:ascii="TH SarabunPSK" w:hAnsi="TH SarabunPSK" w:cs="TH SarabunPSK" w:hint="cs"/>
          <w:color w:val="FF33CC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 w:hint="cs"/>
          <w:color w:val="FF33CC"/>
          <w:sz w:val="32"/>
          <w:szCs w:val="32"/>
          <w:cs/>
        </w:rPr>
        <w:t xml:space="preserve"> </w:t>
      </w:r>
      <w:r w:rsidRPr="00A04729">
        <w:rPr>
          <w:rFonts w:ascii="TH SarabunPSK" w:hAnsi="TH SarabunPSK" w:cs="TH SarabunPSK"/>
          <w:color w:val="660066"/>
          <w:sz w:val="32"/>
          <w:szCs w:val="32"/>
        </w:rPr>
        <w:t xml:space="preserve">C   </w:t>
      </w:r>
      <w:r w:rsidRPr="00A04729">
        <w:rPr>
          <w:rFonts w:ascii="TH SarabunPSK" w:hAnsi="TH SarabunPSK" w:cs="TH SarabunPSK" w:hint="cs"/>
          <w:color w:val="660066"/>
          <w:sz w:val="32"/>
          <w:szCs w:val="32"/>
          <w:cs/>
        </w:rPr>
        <w:t>หน้าสถานการณ์ที่ไม่มีโอกาสเกิดขึ้นแน่นอน</w:t>
      </w:r>
    </w:p>
    <w:p w:rsidR="00DC5A38" w:rsidRDefault="00E00699" w:rsidP="00E00699">
      <w:pPr>
        <w:spacing w:after="0"/>
        <w:rPr>
          <w:rFonts w:ascii="TH SarabunPSK" w:hAnsi="TH SarabunPSK" w:cs="TH SarabunPSK"/>
          <w:sz w:val="32"/>
          <w:szCs w:val="32"/>
        </w:rPr>
      </w:pPr>
      <w:r w:rsidRPr="00E00699">
        <w:rPr>
          <w:rFonts w:ascii="TH SarabunPSK" w:hAnsi="TH SarabunPSK" w:cs="TH SarabunPSK" w:hint="cs"/>
          <w:sz w:val="32"/>
          <w:szCs w:val="32"/>
          <w:cs/>
        </w:rPr>
        <w:t xml:space="preserve">                        </w:t>
      </w:r>
      <w:r w:rsidRPr="00E00699">
        <w:rPr>
          <w:rFonts w:ascii="TH SarabunPSK" w:hAnsi="TH SarabunPSK" w:cs="TH SarabunPSK"/>
          <w:sz w:val="32"/>
          <w:szCs w:val="32"/>
          <w:u w:val="dotted"/>
        </w:rPr>
        <w:t xml:space="preserve">   </w:t>
      </w:r>
      <w:r w:rsidRPr="00E00699">
        <w:rPr>
          <w:rFonts w:ascii="TH SarabunPSK" w:hAnsi="TH SarabunPSK" w:cs="TH SarabunPSK"/>
          <w:color w:val="FF0000"/>
          <w:sz w:val="32"/>
          <w:szCs w:val="32"/>
          <w:u w:val="dotted"/>
        </w:rPr>
        <w:t>C</w:t>
      </w:r>
      <w:r w:rsidRPr="00E00699">
        <w:rPr>
          <w:rFonts w:ascii="TH SarabunPSK" w:hAnsi="TH SarabunPSK" w:cs="TH SarabunPSK"/>
          <w:sz w:val="32"/>
          <w:szCs w:val="32"/>
          <w:u w:val="dotted"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00699">
        <w:rPr>
          <w:rFonts w:ascii="TH SarabunPSK" w:hAnsi="TH SarabunPSK" w:cs="TH SarabunPSK" w:hint="cs"/>
          <w:color w:val="660066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660066"/>
          <w:sz w:val="32"/>
          <w:szCs w:val="32"/>
        </w:rPr>
        <w:t xml:space="preserve">2.1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ในถุงมีลูกปิงปองขนาดเท่ากัน </w:t>
      </w:r>
      <w:r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ลูกเป็นลูกปิงปองสีแดงทั้งหมดหยิบขึ้นมา</w:t>
      </w:r>
    </w:p>
    <w:p w:rsidR="00E00699" w:rsidRDefault="00DC5A38" w:rsidP="00E00699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</w:t>
      </w:r>
      <w:r w:rsidR="00E0069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00699">
        <w:rPr>
          <w:rFonts w:ascii="TH SarabunPSK" w:hAnsi="TH SarabunPSK" w:cs="TH SarabunPSK"/>
          <w:sz w:val="32"/>
          <w:szCs w:val="32"/>
        </w:rPr>
        <w:t>1</w:t>
      </w:r>
      <w:r w:rsidR="00E00699">
        <w:rPr>
          <w:rFonts w:ascii="TH SarabunPSK" w:hAnsi="TH SarabunPSK" w:cs="TH SarabunPSK" w:hint="cs"/>
          <w:sz w:val="32"/>
          <w:szCs w:val="32"/>
          <w:cs/>
        </w:rPr>
        <w:t xml:space="preserve"> ลูกโอกาสที่จะหยิบได้ลูกปิงปองสีเหลืองมีหรือไม่ </w:t>
      </w:r>
    </w:p>
    <w:p w:rsidR="00E00699" w:rsidRDefault="00E00699" w:rsidP="00E00699">
      <w:pPr>
        <w:spacing w:after="0"/>
        <w:rPr>
          <w:rFonts w:ascii="TH SarabunPSK" w:hAnsi="TH SarabunPSK" w:cs="TH SarabunPSK"/>
          <w:sz w:val="32"/>
          <w:szCs w:val="32"/>
        </w:rPr>
      </w:pPr>
      <w:r w:rsidRPr="00A04729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                </w:t>
      </w:r>
      <w:r w:rsidRPr="00A04729">
        <w:rPr>
          <w:rFonts w:ascii="TH SarabunPSK" w:hAnsi="TH SarabunPSK" w:cs="TH SarabunPSK"/>
          <w:color w:val="FF0000"/>
          <w:sz w:val="32"/>
          <w:szCs w:val="32"/>
          <w:u w:val="dotted"/>
        </w:rPr>
        <w:t xml:space="preserve">    </w:t>
      </w:r>
      <w:r w:rsidRPr="00E00699">
        <w:rPr>
          <w:rFonts w:ascii="TH SarabunPSK" w:hAnsi="TH SarabunPSK" w:cs="TH SarabunPSK"/>
          <w:color w:val="FF0000"/>
          <w:sz w:val="32"/>
          <w:szCs w:val="32"/>
          <w:u w:val="dotted"/>
        </w:rPr>
        <w:t>B</w:t>
      </w:r>
      <w:r w:rsidRPr="00A04729">
        <w:rPr>
          <w:rFonts w:ascii="TH SarabunPSK" w:hAnsi="TH SarabunPSK" w:cs="TH SarabunPSK"/>
          <w:color w:val="FF0000"/>
          <w:sz w:val="32"/>
          <w:szCs w:val="32"/>
          <w:u w:val="dotted"/>
        </w:rPr>
        <w:t xml:space="preserve">   </w:t>
      </w:r>
      <w:r w:rsidRPr="00E00699">
        <w:rPr>
          <w:rFonts w:ascii="TH SarabunPSK" w:hAnsi="TH SarabunPSK" w:cs="TH SarabunPSK"/>
          <w:sz w:val="32"/>
          <w:szCs w:val="32"/>
        </w:rPr>
        <w:t>2</w:t>
      </w:r>
      <w:r w:rsidRPr="00E00699">
        <w:rPr>
          <w:rFonts w:ascii="TH SarabunPSK" w:hAnsi="TH SarabunPSK" w:cs="TH SarabunPSK" w:hint="cs"/>
          <w:sz w:val="32"/>
          <w:szCs w:val="32"/>
          <w:cs/>
        </w:rPr>
        <w:t xml:space="preserve">.2)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คุณพ่อซื้อสลากกินแบ่งรัฐบาลมา 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ฉบับเป็นไปได้หรือไม่ที่คุณพ่อจะถูก</w:t>
      </w:r>
    </w:p>
    <w:p w:rsidR="00E00699" w:rsidRDefault="00E00699" w:rsidP="00E00699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รางวัลที่ </w:t>
      </w:r>
      <w:r>
        <w:rPr>
          <w:rFonts w:ascii="TH SarabunPSK" w:hAnsi="TH SarabunPSK" w:cs="TH SarabunPSK"/>
          <w:sz w:val="32"/>
          <w:szCs w:val="32"/>
        </w:rPr>
        <w:t>1</w:t>
      </w:r>
    </w:p>
    <w:p w:rsidR="00DC5A38" w:rsidRDefault="00E00699" w:rsidP="00E00699">
      <w:pPr>
        <w:spacing w:after="0"/>
        <w:rPr>
          <w:rFonts w:ascii="TH SarabunPSK" w:hAnsi="TH SarabunPSK" w:cs="TH SarabunPSK"/>
          <w:sz w:val="32"/>
          <w:szCs w:val="32"/>
        </w:rPr>
      </w:pPr>
      <w:r w:rsidRPr="00AA5FFC">
        <w:rPr>
          <w:rFonts w:ascii="TH SarabunPSK" w:hAnsi="TH SarabunPSK" w:cs="TH SarabunPSK" w:hint="cs"/>
          <w:color w:val="33CC33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color w:val="33CC33"/>
          <w:sz w:val="32"/>
          <w:szCs w:val="32"/>
          <w:cs/>
        </w:rPr>
        <w:t xml:space="preserve">                     </w:t>
      </w:r>
      <w:r w:rsidRPr="00AA5FFC">
        <w:rPr>
          <w:rFonts w:ascii="TH SarabunPSK" w:hAnsi="TH SarabunPSK" w:cs="TH SarabunPSK" w:hint="cs"/>
          <w:color w:val="33CC33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B0F0"/>
          <w:sz w:val="32"/>
          <w:szCs w:val="32"/>
          <w:u w:val="dotted"/>
        </w:rPr>
        <w:t xml:space="preserve">   </w:t>
      </w:r>
      <w:r>
        <w:rPr>
          <w:rFonts w:ascii="TH SarabunPSK" w:hAnsi="TH SarabunPSK" w:cs="TH SarabunPSK"/>
          <w:color w:val="FF0000"/>
          <w:sz w:val="32"/>
          <w:szCs w:val="32"/>
          <w:u w:val="dotted"/>
        </w:rPr>
        <w:t xml:space="preserve"> A</w:t>
      </w:r>
      <w:r>
        <w:rPr>
          <w:rFonts w:ascii="TH SarabunPSK" w:hAnsi="TH SarabunPSK" w:cs="TH SarabunPSK"/>
          <w:color w:val="00B0F0"/>
          <w:sz w:val="32"/>
          <w:szCs w:val="32"/>
          <w:u w:val="dotted"/>
        </w:rPr>
        <w:t xml:space="preserve">   </w:t>
      </w:r>
      <w:r w:rsidRPr="00AA5FFC">
        <w:rPr>
          <w:rFonts w:ascii="TH SarabunPSK" w:hAnsi="TH SarabunPSK" w:cs="TH SarabunPSK" w:hint="cs"/>
          <w:color w:val="33CC33"/>
          <w:sz w:val="32"/>
          <w:szCs w:val="32"/>
          <w:cs/>
        </w:rPr>
        <w:t>1.3)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DC5A38">
        <w:rPr>
          <w:rFonts w:ascii="TH SarabunPSK" w:hAnsi="TH SarabunPSK" w:cs="TH SarabunPSK" w:hint="cs"/>
          <w:sz w:val="32"/>
          <w:szCs w:val="32"/>
          <w:cs/>
        </w:rPr>
        <w:t xml:space="preserve">กล่องใบหนึ่งบรรจุลูกแก้วสีแดง </w:t>
      </w:r>
      <w:r w:rsidR="00DC5A38">
        <w:rPr>
          <w:rFonts w:ascii="TH SarabunPSK" w:hAnsi="TH SarabunPSK" w:cs="TH SarabunPSK"/>
          <w:sz w:val="32"/>
          <w:szCs w:val="32"/>
        </w:rPr>
        <w:t>5</w:t>
      </w:r>
      <w:r w:rsidR="00DC5A38">
        <w:rPr>
          <w:rFonts w:ascii="TH SarabunPSK" w:hAnsi="TH SarabunPSK" w:cs="TH SarabunPSK" w:hint="cs"/>
          <w:sz w:val="32"/>
          <w:szCs w:val="32"/>
          <w:cs/>
        </w:rPr>
        <w:t xml:space="preserve"> ลูก สีเขียว </w:t>
      </w:r>
      <w:r w:rsidR="00DC5A38">
        <w:rPr>
          <w:rFonts w:ascii="TH SarabunPSK" w:hAnsi="TH SarabunPSK" w:cs="TH SarabunPSK"/>
          <w:sz w:val="32"/>
          <w:szCs w:val="32"/>
        </w:rPr>
        <w:t>2</w:t>
      </w:r>
      <w:r w:rsidR="00DC5A38">
        <w:rPr>
          <w:rFonts w:ascii="TH SarabunPSK" w:hAnsi="TH SarabunPSK" w:cs="TH SarabunPSK" w:hint="cs"/>
          <w:sz w:val="32"/>
          <w:szCs w:val="32"/>
          <w:cs/>
        </w:rPr>
        <w:t xml:space="preserve"> ลูก ซึ่งมีขนาดเท่าๆกัน </w:t>
      </w:r>
    </w:p>
    <w:p w:rsidR="00E00699" w:rsidRPr="00DC5A38" w:rsidRDefault="00DC5A38" w:rsidP="00E00699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สุ่มหยิบขึ้นมา 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ลูก จะมีโอกาสหยิบได้ลูกแก้วสีแดงมากกว่า</w:t>
      </w:r>
    </w:p>
    <w:p w:rsidR="00E323DD" w:rsidRPr="00A04729" w:rsidRDefault="00E323DD" w:rsidP="00E323DD">
      <w:pPr>
        <w:spacing w:after="0" w:line="240" w:lineRule="auto"/>
        <w:rPr>
          <w:rFonts w:ascii="TH SarabunPSK" w:hAnsi="TH SarabunPSK" w:cs="TH SarabunPSK"/>
          <w:color w:val="660066"/>
          <w:sz w:val="32"/>
          <w:szCs w:val="32"/>
        </w:rPr>
      </w:pPr>
    </w:p>
    <w:p w:rsidR="00DC5A38" w:rsidRDefault="00DC5A38" w:rsidP="00DC5A38">
      <w:pPr>
        <w:rPr>
          <w:szCs w:val="22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719680" behindDoc="1" locked="0" layoutInCell="1" allowOverlap="1" wp14:anchorId="179F3D41" wp14:editId="52FDB7AF">
                <wp:simplePos x="0" y="0"/>
                <wp:positionH relativeFrom="column">
                  <wp:posOffset>215900</wp:posOffset>
                </wp:positionH>
                <wp:positionV relativeFrom="paragraph">
                  <wp:posOffset>302895</wp:posOffset>
                </wp:positionV>
                <wp:extent cx="5457825" cy="2971800"/>
                <wp:effectExtent l="133350" t="133350" r="161925" b="152400"/>
                <wp:wrapNone/>
                <wp:docPr id="54" name="สี่เหลี่ยมผืนผ้า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7825" cy="2971800"/>
                        </a:xfrm>
                        <a:prstGeom prst="rect">
                          <a:avLst/>
                        </a:prstGeom>
                        <a:solidFill>
                          <a:srgbClr val="FFFFCC"/>
                        </a:solidFill>
                        <a:effectLst>
                          <a:glow rad="139700">
                            <a:schemeClr val="accent2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353F6" w:rsidRPr="004C6A17" w:rsidRDefault="008353F6" w:rsidP="004C6A17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54" o:spid="_x0000_s1086" style="position:absolute;margin-left:17pt;margin-top:23.85pt;width:429.75pt;height:234pt;z-index:-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" fillcolor="#ffc" strokecolor="#243f60 [1604]" strokeweight="2pt">
                <v:textbox>
                  <w:txbxContent>
                    <w:p w:rsidR="008353F6" w:rsidRPr="004C6A17" w:rsidRDefault="008353F6" w:rsidP="004C6A17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DC5A38" w:rsidRDefault="00DC5A38" w:rsidP="00DC5A38">
      <w:pPr>
        <w:rPr>
          <w:szCs w:val="22"/>
        </w:rPr>
      </w:pPr>
      <w:r>
        <w:rPr>
          <w:szCs w:val="22"/>
        </w:rPr>
        <w:t xml:space="preserve">                 </w:t>
      </w:r>
      <w:r w:rsidR="00AD06F5">
        <w:rPr>
          <w:szCs w:val="22"/>
        </w:rPr>
        <w:t xml:space="preserve"> </w:t>
      </w:r>
    </w:p>
    <w:p w:rsidR="004C6A17" w:rsidRPr="00DC5A38" w:rsidRDefault="00DC5A38" w:rsidP="00DC5A38">
      <w:pPr>
        <w:rPr>
          <w:rFonts w:ascii="TH SarabunPSK" w:hAnsi="TH SarabunPSK" w:cs="TH SarabunPSK"/>
          <w:sz w:val="32"/>
          <w:szCs w:val="32"/>
        </w:rPr>
      </w:pPr>
      <w:r>
        <w:rPr>
          <w:szCs w:val="22"/>
        </w:rPr>
        <w:t xml:space="preserve">                  </w:t>
      </w:r>
      <w:r w:rsidR="004C6A17">
        <w:rPr>
          <w:szCs w:val="22"/>
        </w:rPr>
        <w:t xml:space="preserve"> </w:t>
      </w:r>
      <w:r w:rsidR="004C6A17">
        <w:rPr>
          <w:rFonts w:ascii="TH SarabunPSK" w:hAnsi="TH SarabunPSK" w:cs="TH SarabunPSK" w:hint="cs"/>
          <w:sz w:val="32"/>
          <w:szCs w:val="32"/>
          <w:u w:val="double"/>
          <w:cs/>
        </w:rPr>
        <w:t xml:space="preserve">ตัวอย่างที่ </w:t>
      </w:r>
      <w:r>
        <w:rPr>
          <w:rFonts w:ascii="TH SarabunPSK" w:hAnsi="TH SarabunPSK" w:cs="TH SarabunPSK"/>
          <w:sz w:val="32"/>
          <w:szCs w:val="32"/>
          <w:u w:val="double"/>
        </w:rPr>
        <w:t>3</w:t>
      </w:r>
      <w:r w:rsidR="004C6A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C6A17" w:rsidRPr="004C6A17">
        <w:rPr>
          <w:rFonts w:ascii="TH SarabunPSK" w:hAnsi="TH SarabunPSK" w:cs="TH SarabunPSK"/>
          <w:sz w:val="32"/>
          <w:szCs w:val="32"/>
          <w:cs/>
        </w:rPr>
        <w:t xml:space="preserve">เขียนเลขโดด  </w:t>
      </w:r>
      <w:r w:rsidR="004C6A17" w:rsidRPr="004C6A17">
        <w:rPr>
          <w:rFonts w:ascii="TH SarabunPSK" w:hAnsi="TH SarabunPSK" w:cs="TH SarabunPSK"/>
          <w:sz w:val="32"/>
          <w:szCs w:val="32"/>
        </w:rPr>
        <w:t xml:space="preserve">0 – 9 </w:t>
      </w:r>
      <w:r w:rsidR="004C6A17" w:rsidRPr="004C6A17">
        <w:rPr>
          <w:rFonts w:ascii="TH SarabunPSK" w:hAnsi="TH SarabunPSK" w:cs="TH SarabunPSK"/>
          <w:sz w:val="32"/>
          <w:szCs w:val="32"/>
          <w:cs/>
        </w:rPr>
        <w:t xml:space="preserve"> ไว้บนสลากใบละตัว  สุ่มหยิบสลากขึ้นมา </w:t>
      </w:r>
      <w:r w:rsidR="004C6A17" w:rsidRPr="004C6A17">
        <w:rPr>
          <w:rFonts w:ascii="TH SarabunPSK" w:hAnsi="TH SarabunPSK" w:cs="TH SarabunPSK"/>
          <w:sz w:val="32"/>
          <w:szCs w:val="32"/>
        </w:rPr>
        <w:t>1</w:t>
      </w:r>
      <w:r w:rsidR="004C6A17" w:rsidRPr="004C6A17">
        <w:rPr>
          <w:rFonts w:ascii="TH SarabunPSK" w:hAnsi="TH SarabunPSK" w:cs="TH SarabunPSK"/>
          <w:sz w:val="32"/>
          <w:szCs w:val="32"/>
          <w:cs/>
        </w:rPr>
        <w:t xml:space="preserve"> ใบ </w:t>
      </w:r>
    </w:p>
    <w:p w:rsidR="004C6A17" w:rsidRDefault="00DC5A38" w:rsidP="004C6A17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</w:t>
      </w:r>
      <w:r w:rsidR="004C6A17">
        <w:rPr>
          <w:rFonts w:ascii="TH SarabunPSK" w:hAnsi="TH SarabunPSK" w:cs="TH SarabunPSK"/>
          <w:sz w:val="32"/>
          <w:szCs w:val="32"/>
        </w:rPr>
        <w:t xml:space="preserve"> </w:t>
      </w:r>
      <w:r w:rsidR="004C6A17" w:rsidRPr="004C6A17">
        <w:rPr>
          <w:rFonts w:ascii="TH SarabunPSK" w:hAnsi="TH SarabunPSK" w:cs="TH SarabunPSK"/>
          <w:sz w:val="32"/>
          <w:szCs w:val="32"/>
          <w:cs/>
        </w:rPr>
        <w:t>โดยที่แต่ละใบมีขนาดเท่า ๆ กัน</w:t>
      </w:r>
      <w:r w:rsidR="004C6A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C6A17" w:rsidRPr="004C6A17">
        <w:rPr>
          <w:rFonts w:ascii="TH SarabunPSK" w:eastAsia="CordiaNew-Bold" w:hAnsi="TH SarabunPSK" w:cs="TH SarabunPSK"/>
          <w:sz w:val="32"/>
          <w:szCs w:val="32"/>
          <w:cs/>
        </w:rPr>
        <w:t>โอกาสที่จะหยิบได้สลากใบที่มีเลขโดดมีค่า</w:t>
      </w:r>
    </w:p>
    <w:p w:rsidR="004C6A17" w:rsidRDefault="00DC5A38" w:rsidP="004C6A17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        </w:t>
      </w:r>
      <w:r w:rsidR="004C6A17">
        <w:rPr>
          <w:rFonts w:ascii="TH SarabunPSK" w:eastAsia="CordiaNew-Bold" w:hAnsi="TH SarabunPSK" w:cs="TH SarabunPSK" w:hint="cs"/>
          <w:sz w:val="32"/>
          <w:szCs w:val="32"/>
          <w:cs/>
        </w:rPr>
        <w:t xml:space="preserve"> </w:t>
      </w:r>
      <w:r w:rsidR="004C6A17" w:rsidRPr="004C6A17">
        <w:rPr>
          <w:rFonts w:ascii="TH SarabunPSK" w:eastAsia="CordiaNew-Bold" w:hAnsi="TH SarabunPSK" w:cs="TH SarabunPSK"/>
          <w:sz w:val="32"/>
          <w:szCs w:val="32"/>
          <w:cs/>
        </w:rPr>
        <w:t>มากกว่า</w:t>
      </w:r>
      <w:r w:rsidR="00585776">
        <w:rPr>
          <w:rFonts w:ascii="TH SarabunPSK" w:eastAsia="CordiaNew-Bold" w:hAnsi="TH SarabunPSK" w:cs="TH SarabunPSK" w:hint="cs"/>
          <w:sz w:val="32"/>
          <w:szCs w:val="32"/>
          <w:cs/>
        </w:rPr>
        <w:t xml:space="preserve"> </w:t>
      </w:r>
      <w:r w:rsidR="004C6A17" w:rsidRPr="004C6A17">
        <w:rPr>
          <w:rFonts w:ascii="TH SarabunPSK" w:eastAsia="CordiaNew-Bold" w:hAnsi="TH SarabunPSK" w:cs="TH SarabunPSK"/>
          <w:sz w:val="32"/>
          <w:szCs w:val="32"/>
        </w:rPr>
        <w:t xml:space="preserve">6 </w:t>
      </w:r>
      <w:r w:rsidR="004C6A17" w:rsidRPr="004C6A17">
        <w:rPr>
          <w:rFonts w:ascii="TH SarabunPSK" w:eastAsia="CordiaNew-Bold" w:hAnsi="TH SarabunPSK" w:cs="TH SarabunPSK"/>
          <w:sz w:val="32"/>
          <w:szCs w:val="32"/>
          <w:cs/>
        </w:rPr>
        <w:t>เกิดขึ้นได้มากกว่าหรือน้อยกว่าโอกาสที่จะหยิบได้สลากใบที่มีเลขโดด</w:t>
      </w:r>
    </w:p>
    <w:p w:rsidR="004C6A17" w:rsidRDefault="00DC5A38" w:rsidP="004C6A17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         </w:t>
      </w:r>
      <w:r w:rsidR="004C6A17" w:rsidRPr="004C6A17">
        <w:rPr>
          <w:rFonts w:ascii="TH SarabunPSK" w:eastAsia="CordiaNew-Bold" w:hAnsi="TH SarabunPSK" w:cs="TH SarabunPSK"/>
          <w:sz w:val="32"/>
          <w:szCs w:val="32"/>
          <w:cs/>
        </w:rPr>
        <w:t xml:space="preserve">มีค่าน้อยกว่า </w:t>
      </w:r>
      <w:r w:rsidR="004C6A17" w:rsidRPr="004C6A17">
        <w:rPr>
          <w:rFonts w:ascii="TH SarabunPSK" w:eastAsia="CordiaNew-Bold" w:hAnsi="TH SarabunPSK" w:cs="TH SarabunPSK"/>
          <w:sz w:val="32"/>
          <w:szCs w:val="32"/>
        </w:rPr>
        <w:t>6</w:t>
      </w:r>
    </w:p>
    <w:p w:rsidR="006018BF" w:rsidRPr="00117430" w:rsidRDefault="00DC5A38" w:rsidP="006018BF">
      <w:pPr>
        <w:spacing w:after="0" w:line="240" w:lineRule="auto"/>
        <w:rPr>
          <w:rFonts w:ascii="TH SarabunPSK" w:eastAsia="CordiaNew-Bold" w:hAnsi="TH SarabunPSK" w:cs="TH SarabunPSK"/>
          <w:color w:val="FF0000"/>
          <w:sz w:val="32"/>
          <w:szCs w:val="32"/>
        </w:rPr>
      </w:pPr>
      <w:r>
        <w:rPr>
          <w:rFonts w:ascii="TH SarabunPSK" w:eastAsia="CordiaNew-Bold" w:hAnsi="TH SarabunPSK" w:cs="TH SarabunPSK" w:hint="cs"/>
          <w:b/>
          <w:bCs/>
          <w:color w:val="FF0000"/>
          <w:sz w:val="32"/>
          <w:szCs w:val="32"/>
          <w:cs/>
        </w:rPr>
        <w:t xml:space="preserve">             </w:t>
      </w:r>
      <w:r w:rsidR="006018BF" w:rsidRPr="006018BF">
        <w:rPr>
          <w:rFonts w:ascii="TH SarabunPSK" w:eastAsia="CordiaNew-Bold" w:hAnsi="TH SarabunPSK" w:cs="TH SarabunPSK"/>
          <w:b/>
          <w:bCs/>
          <w:color w:val="FF0000"/>
          <w:sz w:val="32"/>
          <w:szCs w:val="32"/>
          <w:cs/>
        </w:rPr>
        <w:t>คำตอบ คือ</w:t>
      </w:r>
      <w:r w:rsidR="006018BF" w:rsidRPr="006018BF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 xml:space="preserve"> โอกาสที่จะหยิบได้สลากใบที่มีเลขโดดมีค่ามากกว่า </w:t>
      </w:r>
      <w:r w:rsidR="006018BF" w:rsidRPr="006018BF">
        <w:rPr>
          <w:rFonts w:ascii="TH SarabunPSK" w:eastAsia="CordiaNew-Bold" w:hAnsi="TH SarabunPSK" w:cs="TH SarabunPSK"/>
          <w:color w:val="FF0000"/>
          <w:sz w:val="32"/>
          <w:szCs w:val="32"/>
        </w:rPr>
        <w:t xml:space="preserve">6 </w:t>
      </w:r>
      <w:r w:rsidR="006018BF" w:rsidRPr="006018BF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>เกิดขึ้นได้น้อยกว่าโอกาสที่จะ</w:t>
      </w:r>
    </w:p>
    <w:p w:rsidR="006018BF" w:rsidRPr="006018BF" w:rsidRDefault="006018BF" w:rsidP="006018BF">
      <w:pPr>
        <w:spacing w:after="0" w:line="240" w:lineRule="auto"/>
        <w:rPr>
          <w:rFonts w:ascii="TH SarabunPSK" w:eastAsia="CordiaNew-Bold" w:hAnsi="TH SarabunPSK" w:cs="TH SarabunPSK"/>
          <w:color w:val="FF0000"/>
          <w:sz w:val="32"/>
          <w:szCs w:val="32"/>
        </w:rPr>
      </w:pPr>
      <w:r w:rsidRPr="00117430">
        <w:rPr>
          <w:rFonts w:ascii="TH SarabunPSK" w:eastAsia="CordiaNew-Bold" w:hAnsi="TH SarabunPSK" w:cs="TH SarabunPSK" w:hint="cs"/>
          <w:color w:val="FF0000"/>
          <w:sz w:val="32"/>
          <w:szCs w:val="32"/>
          <w:cs/>
        </w:rPr>
        <w:t xml:space="preserve">                             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 xml:space="preserve">หยิบได้สลากใบที่มีเลขโดดมีค่าน้อยกว่า 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</w:rPr>
        <w:t>6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</w:rPr>
        <w:tab/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</w:rPr>
        <w:tab/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</w:rPr>
        <w:tab/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</w:rPr>
        <w:tab/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</w:rPr>
        <w:tab/>
      </w:r>
    </w:p>
    <w:p w:rsidR="006018BF" w:rsidRPr="00117430" w:rsidRDefault="006018BF" w:rsidP="006018BF">
      <w:pPr>
        <w:spacing w:after="0" w:line="240" w:lineRule="auto"/>
        <w:rPr>
          <w:rFonts w:ascii="TH SarabunPSK" w:eastAsia="CordiaNew-Bold" w:hAnsi="TH SarabunPSK" w:cs="TH SarabunPSK"/>
          <w:color w:val="FF0000"/>
          <w:sz w:val="32"/>
          <w:szCs w:val="32"/>
        </w:rPr>
      </w:pPr>
      <w:r w:rsidRPr="006018BF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ab/>
      </w:r>
      <w:r w:rsidR="00DC5A38">
        <w:rPr>
          <w:rFonts w:ascii="TH SarabunPSK" w:eastAsia="CordiaNew-Bold" w:hAnsi="TH SarabunPSK" w:cs="TH SarabunPSK" w:hint="cs"/>
          <w:color w:val="FF0000"/>
          <w:sz w:val="32"/>
          <w:szCs w:val="32"/>
          <w:cs/>
        </w:rPr>
        <w:t xml:space="preserve">    </w:t>
      </w:r>
      <w:r w:rsidRPr="006018BF">
        <w:rPr>
          <w:rFonts w:ascii="TH SarabunPSK" w:eastAsia="CordiaNew-Bold" w:hAnsi="TH SarabunPSK" w:cs="TH SarabunPSK"/>
          <w:b/>
          <w:bCs/>
          <w:color w:val="FF0000"/>
          <w:sz w:val="32"/>
          <w:szCs w:val="32"/>
          <w:cs/>
        </w:rPr>
        <w:t>เหตุผล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 xml:space="preserve"> โอกาสที่จะหยิบได้สลากใบที่มีเลขโดดมีค่ามากกว่า 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</w:rPr>
        <w:t xml:space="preserve">6 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 xml:space="preserve">เป็น 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</w:rPr>
        <w:t xml:space="preserve">3 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>ใบจากทั้งหมด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</w:rPr>
        <w:t xml:space="preserve"> 10 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>ใบ</w:t>
      </w:r>
    </w:p>
    <w:p w:rsidR="006018BF" w:rsidRPr="006018BF" w:rsidRDefault="006018BF" w:rsidP="006018BF">
      <w:pPr>
        <w:spacing w:after="0" w:line="240" w:lineRule="auto"/>
        <w:rPr>
          <w:rFonts w:ascii="TH SarabunPSK" w:hAnsi="TH SarabunPSK" w:cs="TH SarabunPSK"/>
          <w:color w:val="FF0000"/>
        </w:rPr>
      </w:pPr>
      <w:r w:rsidRPr="00117430">
        <w:rPr>
          <w:rFonts w:ascii="TH SarabunPSK" w:eastAsia="CordiaNew-Bold" w:hAnsi="TH SarabunPSK" w:cs="TH SarabunPSK" w:hint="cs"/>
          <w:color w:val="FF0000"/>
          <w:sz w:val="32"/>
          <w:szCs w:val="32"/>
          <w:cs/>
        </w:rPr>
        <w:t xml:space="preserve">                        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 xml:space="preserve">แต่โอกาสที่จะหยิบได้สลากใบที่มีเลขโดดมีค่าน้อยกว่า 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</w:rPr>
        <w:t>6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 xml:space="preserve"> เป็น 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</w:rPr>
        <w:t>6</w:t>
      </w:r>
      <w:r w:rsidR="00585776">
        <w:rPr>
          <w:rFonts w:ascii="TH SarabunPSK" w:eastAsia="CordiaNew-Bold" w:hAnsi="TH SarabunPSK" w:cs="TH SarabunPSK" w:hint="cs"/>
          <w:color w:val="FF0000"/>
          <w:sz w:val="32"/>
          <w:szCs w:val="32"/>
          <w:cs/>
        </w:rPr>
        <w:t xml:space="preserve"> 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>ใบ จากทั้งหมด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</w:rPr>
        <w:t xml:space="preserve"> 10 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>ใบ</w:t>
      </w:r>
      <w:r w:rsidRPr="006018BF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ab/>
      </w:r>
    </w:p>
    <w:p w:rsidR="00AC7B1E" w:rsidRPr="004C6A17" w:rsidRDefault="00AC7B1E" w:rsidP="00D55A0B">
      <w:pPr>
        <w:rPr>
          <w:rFonts w:ascii="TH SarabunPSK" w:hAnsi="TH SarabunPSK" w:cs="TH SarabunPSK"/>
          <w:sz w:val="32"/>
          <w:szCs w:val="32"/>
          <w:cs/>
        </w:rPr>
      </w:pPr>
    </w:p>
    <w:p w:rsidR="00CD7ADB" w:rsidRDefault="00836B71" w:rsidP="00D55A0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</w:p>
    <w:p w:rsidR="00CD7ADB" w:rsidRDefault="00CD7ADB" w:rsidP="00D55A0B">
      <w:pPr>
        <w:rPr>
          <w:rFonts w:ascii="TH SarabunPSK" w:hAnsi="TH SarabunPSK" w:cs="TH SarabunPSK"/>
          <w:sz w:val="32"/>
          <w:szCs w:val="32"/>
        </w:rPr>
      </w:pPr>
    </w:p>
    <w:p w:rsidR="00AC7B1E" w:rsidRPr="00836B71" w:rsidRDefault="00B21D00" w:rsidP="00D55A0B">
      <w:pPr>
        <w:rPr>
          <w:rFonts w:ascii="TH SarabunPSK" w:hAnsi="TH SarabunPSK" w:cs="TH SarabunPSK"/>
          <w:sz w:val="32"/>
          <w:szCs w:val="32"/>
          <w:cs/>
        </w:rPr>
      </w:pPr>
      <w:r w:rsidRPr="00836B71">
        <w:rPr>
          <w:noProof/>
        </w:rPr>
        <w:drawing>
          <wp:anchor distT="0" distB="0" distL="114300" distR="114300" simplePos="0" relativeHeight="251722752" behindDoc="0" locked="0" layoutInCell="1" allowOverlap="1" wp14:anchorId="69533466" wp14:editId="380E2E88">
            <wp:simplePos x="0" y="0"/>
            <wp:positionH relativeFrom="column">
              <wp:posOffset>4213225</wp:posOffset>
            </wp:positionH>
            <wp:positionV relativeFrom="paragraph">
              <wp:posOffset>313055</wp:posOffset>
            </wp:positionV>
            <wp:extent cx="923925" cy="1133475"/>
            <wp:effectExtent l="0" t="0" r="0" b="0"/>
            <wp:wrapNone/>
            <wp:docPr id="75" name="รูปภาพ 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89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6B71">
        <w:rPr>
          <w:noProof/>
        </w:rPr>
        <w:drawing>
          <wp:anchor distT="0" distB="0" distL="114300" distR="114300" simplePos="0" relativeHeight="251721728" behindDoc="0" locked="0" layoutInCell="1" allowOverlap="1" wp14:anchorId="53ABFA32" wp14:editId="07AA27FC">
            <wp:simplePos x="0" y="0"/>
            <wp:positionH relativeFrom="column">
              <wp:posOffset>2578100</wp:posOffset>
            </wp:positionH>
            <wp:positionV relativeFrom="paragraph">
              <wp:posOffset>302260</wp:posOffset>
            </wp:positionV>
            <wp:extent cx="923925" cy="1133475"/>
            <wp:effectExtent l="0" t="0" r="0" b="0"/>
            <wp:wrapNone/>
            <wp:docPr id="74" name="รูปภาพ 8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89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Cs w:val="22"/>
        </w:rPr>
        <w:drawing>
          <wp:anchor distT="0" distB="0" distL="114300" distR="114300" simplePos="0" relativeHeight="251720704" behindDoc="0" locked="0" layoutInCell="1" allowOverlap="1" wp14:anchorId="0D9AA339" wp14:editId="007488BE">
            <wp:simplePos x="0" y="0"/>
            <wp:positionH relativeFrom="column">
              <wp:posOffset>1006475</wp:posOffset>
            </wp:positionH>
            <wp:positionV relativeFrom="paragraph">
              <wp:posOffset>349885</wp:posOffset>
            </wp:positionV>
            <wp:extent cx="865505" cy="1066800"/>
            <wp:effectExtent l="0" t="0" r="0" b="0"/>
            <wp:wrapNone/>
            <wp:docPr id="73" name="รูปภาพ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505" cy="106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7ADB">
        <w:rPr>
          <w:rFonts w:ascii="TH SarabunPSK" w:hAnsi="TH SarabunPSK" w:cs="TH SarabunPSK"/>
          <w:sz w:val="32"/>
          <w:szCs w:val="32"/>
        </w:rPr>
        <w:t xml:space="preserve">                    </w:t>
      </w:r>
      <w:r w:rsidR="00836B71" w:rsidRPr="00836B71">
        <w:rPr>
          <w:rFonts w:ascii="TH SarabunPSK" w:hAnsi="TH SarabunPSK" w:cs="TH SarabunPSK" w:hint="cs"/>
          <w:sz w:val="32"/>
          <w:szCs w:val="32"/>
          <w:u w:val="double"/>
          <w:cs/>
        </w:rPr>
        <w:t xml:space="preserve">ตัวอย่างที่ </w:t>
      </w:r>
      <w:r w:rsidR="00DC5A38">
        <w:rPr>
          <w:rFonts w:ascii="TH SarabunPSK" w:hAnsi="TH SarabunPSK" w:cs="TH SarabunPSK"/>
          <w:sz w:val="32"/>
          <w:szCs w:val="32"/>
          <w:u w:val="double"/>
        </w:rPr>
        <w:t>4</w:t>
      </w:r>
      <w:r w:rsidR="00836B71">
        <w:rPr>
          <w:szCs w:val="22"/>
        </w:rPr>
        <w:t xml:space="preserve">  </w:t>
      </w:r>
      <w:r w:rsidR="00836B71" w:rsidRPr="00836B71">
        <w:rPr>
          <w:rFonts w:ascii="TH SarabunPSK" w:hAnsi="TH SarabunPSK" w:cs="TH SarabunPSK"/>
          <w:sz w:val="32"/>
          <w:szCs w:val="32"/>
          <w:cs/>
        </w:rPr>
        <w:t>มีถุง</w:t>
      </w:r>
      <w:r w:rsidR="00836B7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36B71">
        <w:rPr>
          <w:rFonts w:ascii="TH SarabunPSK" w:hAnsi="TH SarabunPSK" w:cs="TH SarabunPSK"/>
          <w:sz w:val="32"/>
          <w:szCs w:val="32"/>
        </w:rPr>
        <w:t>3</w:t>
      </w:r>
      <w:r w:rsidR="00836B71">
        <w:rPr>
          <w:rFonts w:ascii="TH SarabunPSK" w:hAnsi="TH SarabunPSK" w:cs="TH SarabunPSK" w:hint="cs"/>
          <w:sz w:val="32"/>
          <w:szCs w:val="32"/>
          <w:cs/>
        </w:rPr>
        <w:t xml:space="preserve">  ถุงที่บรรจุลูกแก้วสีต่างๆ กันดังรูป</w:t>
      </w:r>
    </w:p>
    <w:p w:rsidR="00AC7B1E" w:rsidRDefault="00AC7B1E" w:rsidP="00D55A0B">
      <w:pPr>
        <w:rPr>
          <w:szCs w:val="22"/>
        </w:rPr>
      </w:pPr>
    </w:p>
    <w:p w:rsidR="00AC7B1E" w:rsidRDefault="00836B71" w:rsidP="00D55A0B">
      <w:pPr>
        <w:rPr>
          <w:szCs w:val="22"/>
        </w:rPr>
      </w:pPr>
      <w:r>
        <w:rPr>
          <w:szCs w:val="22"/>
        </w:rPr>
        <w:t xml:space="preserve">                                                                         </w:t>
      </w:r>
    </w:p>
    <w:p w:rsidR="00AC7B1E" w:rsidRDefault="00AC7B1E" w:rsidP="00D55A0B">
      <w:pPr>
        <w:rPr>
          <w:szCs w:val="22"/>
        </w:rPr>
      </w:pPr>
    </w:p>
    <w:p w:rsidR="00AC7B1E" w:rsidRDefault="00836B71" w:rsidP="00D55A0B">
      <w:pPr>
        <w:rPr>
          <w:rFonts w:ascii="TH SarabunPSK" w:hAnsi="TH SarabunPSK" w:cs="TH SarabunPSK"/>
          <w:sz w:val="32"/>
          <w:szCs w:val="32"/>
        </w:rPr>
      </w:pPr>
      <w:r>
        <w:rPr>
          <w:rFonts w:hint="cs"/>
          <w:szCs w:val="22"/>
          <w:cs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ถุงใบที่ </w:t>
      </w:r>
      <w:r>
        <w:rPr>
          <w:rFonts w:ascii="TH SarabunPSK" w:hAnsi="TH SarabunPSK" w:cs="TH SarabunPSK"/>
          <w:sz w:val="32"/>
          <w:szCs w:val="32"/>
        </w:rPr>
        <w:t xml:space="preserve">1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ถุงใบที่ </w:t>
      </w:r>
      <w:r>
        <w:rPr>
          <w:rFonts w:ascii="TH SarabunPSK" w:hAnsi="TH SarabunPSK" w:cs="TH SarabunPSK"/>
          <w:sz w:val="32"/>
          <w:szCs w:val="32"/>
        </w:rPr>
        <w:t xml:space="preserve">2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ถุงใบที่ </w:t>
      </w:r>
      <w:r>
        <w:rPr>
          <w:rFonts w:ascii="TH SarabunPSK" w:hAnsi="TH SarabunPSK" w:cs="TH SarabunPSK"/>
          <w:sz w:val="32"/>
          <w:szCs w:val="32"/>
        </w:rPr>
        <w:t>3</w:t>
      </w:r>
    </w:p>
    <w:p w:rsidR="00B21D00" w:rsidRDefault="00D6515C" w:rsidP="00D6515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D6515C">
        <w:rPr>
          <w:rFonts w:ascii="TH SarabunPSK" w:hAnsi="TH SarabunPSK" w:cs="TH SarabunPSK"/>
          <w:sz w:val="32"/>
          <w:szCs w:val="32"/>
          <w:cs/>
        </w:rPr>
        <w:t xml:space="preserve">นิดกับหน่อยเล่นเกมโดยผลัดกันหลับตาหยิบลูกแก้วจากในถุงใดถุงหนึ่งมา </w:t>
      </w:r>
      <w:r w:rsidRPr="00D6515C">
        <w:rPr>
          <w:rFonts w:ascii="TH SarabunPSK" w:hAnsi="TH SarabunPSK" w:cs="TH SarabunPSK"/>
          <w:sz w:val="32"/>
          <w:szCs w:val="32"/>
        </w:rPr>
        <w:t>1</w:t>
      </w:r>
      <w:r w:rsidRPr="00D6515C">
        <w:rPr>
          <w:rFonts w:ascii="TH SarabunPSK" w:hAnsi="TH SarabunPSK" w:cs="TH SarabunPSK"/>
          <w:sz w:val="32"/>
          <w:szCs w:val="32"/>
          <w:cs/>
        </w:rPr>
        <w:t xml:space="preserve"> ลูก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เมื่อหยิบดูสีแล้วใส่</w:t>
      </w:r>
    </w:p>
    <w:p w:rsidR="00D6515C" w:rsidRPr="00D6515C" w:rsidRDefault="00D6515C" w:rsidP="00D6515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คืนถุงเดิม </w:t>
      </w:r>
      <w:r w:rsidRPr="00D6515C">
        <w:rPr>
          <w:rFonts w:ascii="TH SarabunPSK" w:hAnsi="TH SarabunPSK" w:cs="TH SarabunPSK"/>
          <w:sz w:val="32"/>
          <w:szCs w:val="32"/>
          <w:cs/>
        </w:rPr>
        <w:t xml:space="preserve">โดยมีเงื่อนไขในการเล่นเกมดังนี้ </w:t>
      </w:r>
    </w:p>
    <w:p w:rsidR="00D6515C" w:rsidRPr="00D6515C" w:rsidRDefault="00B21D00" w:rsidP="00D6515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D6515C">
        <w:rPr>
          <w:rFonts w:ascii="TH SarabunPSK" w:hAnsi="TH SarabunPSK" w:cs="TH SarabunPSK"/>
          <w:sz w:val="32"/>
          <w:szCs w:val="32"/>
          <w:cs/>
        </w:rPr>
        <w:t xml:space="preserve">ถ้านิดหยิบได้ลูกแก้วสีแดง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D6515C">
        <w:rPr>
          <w:rFonts w:ascii="TH SarabunPSK" w:hAnsi="TH SarabunPSK" w:cs="TH SarabunPSK" w:hint="cs"/>
          <w:sz w:val="32"/>
          <w:szCs w:val="32"/>
          <w:cs/>
        </w:rPr>
        <w:tab/>
      </w:r>
      <w:r w:rsidR="00D6515C" w:rsidRPr="00D6515C">
        <w:rPr>
          <w:rFonts w:ascii="TH SarabunPSK" w:hAnsi="TH SarabunPSK" w:cs="TH SarabunPSK"/>
          <w:sz w:val="32"/>
          <w:szCs w:val="32"/>
          <w:cs/>
        </w:rPr>
        <w:t xml:space="preserve">ได้ </w:t>
      </w:r>
      <w:r w:rsidR="00D6515C" w:rsidRPr="00D6515C">
        <w:rPr>
          <w:rFonts w:ascii="TH SarabunPSK" w:hAnsi="TH SarabunPSK" w:cs="TH SarabunPSK"/>
          <w:sz w:val="32"/>
          <w:szCs w:val="32"/>
        </w:rPr>
        <w:t>1</w:t>
      </w:r>
      <w:r w:rsidR="00D6515C" w:rsidRPr="00D6515C">
        <w:rPr>
          <w:rFonts w:ascii="TH SarabunPSK" w:hAnsi="TH SarabunPSK" w:cs="TH SarabunPSK"/>
          <w:sz w:val="32"/>
          <w:szCs w:val="32"/>
          <w:cs/>
        </w:rPr>
        <w:t xml:space="preserve"> คะแนนหยิบได้ลูกแก้วสีเขียว ได้ </w:t>
      </w:r>
      <w:r w:rsidR="00D6515C" w:rsidRPr="00D6515C">
        <w:rPr>
          <w:rFonts w:ascii="TH SarabunPSK" w:hAnsi="TH SarabunPSK" w:cs="TH SarabunPSK"/>
          <w:sz w:val="32"/>
          <w:szCs w:val="32"/>
        </w:rPr>
        <w:t>0</w:t>
      </w:r>
      <w:r w:rsidR="00D6515C" w:rsidRPr="00D6515C">
        <w:rPr>
          <w:rFonts w:ascii="TH SarabunPSK" w:hAnsi="TH SarabunPSK" w:cs="TH SarabunPSK"/>
          <w:sz w:val="32"/>
          <w:szCs w:val="32"/>
          <w:cs/>
        </w:rPr>
        <w:t xml:space="preserve"> คะแนน</w:t>
      </w:r>
    </w:p>
    <w:p w:rsidR="00D6515C" w:rsidRDefault="00B21D00" w:rsidP="00D6515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D6515C" w:rsidRPr="00D6515C">
        <w:rPr>
          <w:rFonts w:ascii="TH SarabunPSK" w:hAnsi="TH SarabunPSK" w:cs="TH SarabunPSK"/>
          <w:sz w:val="32"/>
          <w:szCs w:val="32"/>
          <w:cs/>
        </w:rPr>
        <w:t xml:space="preserve">ถ้าหน่อยหยิบได้ลูกแก้วสีเขียว </w:t>
      </w:r>
      <w:r w:rsidR="00D6515C" w:rsidRPr="00D6515C">
        <w:rPr>
          <w:rFonts w:ascii="TH SarabunPSK" w:hAnsi="TH SarabunPSK" w:cs="TH SarabunPSK"/>
          <w:sz w:val="32"/>
          <w:szCs w:val="32"/>
          <w:cs/>
        </w:rPr>
        <w:tab/>
        <w:t xml:space="preserve">ได้ </w:t>
      </w:r>
      <w:r w:rsidR="00D6515C" w:rsidRPr="00D6515C">
        <w:rPr>
          <w:rFonts w:ascii="TH SarabunPSK" w:hAnsi="TH SarabunPSK" w:cs="TH SarabunPSK"/>
          <w:sz w:val="32"/>
          <w:szCs w:val="32"/>
        </w:rPr>
        <w:t>1</w:t>
      </w:r>
      <w:r w:rsidR="00D6515C" w:rsidRPr="00D6515C">
        <w:rPr>
          <w:rFonts w:ascii="TH SarabunPSK" w:hAnsi="TH SarabunPSK" w:cs="TH SarabunPSK"/>
          <w:sz w:val="32"/>
          <w:szCs w:val="32"/>
          <w:cs/>
        </w:rPr>
        <w:t xml:space="preserve"> คะแนนหยิบได้ลูกแก้วสีแดงได้ </w:t>
      </w:r>
      <w:r w:rsidR="00D6515C" w:rsidRPr="00D6515C">
        <w:rPr>
          <w:rFonts w:ascii="TH SarabunPSK" w:hAnsi="TH SarabunPSK" w:cs="TH SarabunPSK"/>
          <w:sz w:val="32"/>
          <w:szCs w:val="32"/>
        </w:rPr>
        <w:t>0</w:t>
      </w:r>
      <w:r w:rsidR="00D6515C" w:rsidRPr="00D6515C">
        <w:rPr>
          <w:rFonts w:ascii="TH SarabunPSK" w:hAnsi="TH SarabunPSK" w:cs="TH SarabunPSK"/>
          <w:sz w:val="32"/>
          <w:szCs w:val="32"/>
          <w:cs/>
        </w:rPr>
        <w:t xml:space="preserve"> คะแนน</w:t>
      </w:r>
    </w:p>
    <w:p w:rsidR="00DC5A38" w:rsidRPr="00D6515C" w:rsidRDefault="00D6515C" w:rsidP="00B21D00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ให้นักเรียนตอบคำถามต่อไปนี้</w:t>
      </w:r>
    </w:p>
    <w:p w:rsidR="00D6515C" w:rsidRDefault="00D6515C" w:rsidP="00D6515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Pr="00D6515C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คำถาม </w:t>
      </w:r>
      <w:r w:rsidRPr="00D6515C">
        <w:rPr>
          <w:rFonts w:ascii="TH SarabunPSK" w:hAnsi="TH SarabunPSK" w:cs="TH SarabunPSK"/>
          <w:sz w:val="32"/>
          <w:szCs w:val="32"/>
        </w:rPr>
        <w:t>1.</w:t>
      </w:r>
      <w:r w:rsidRPr="00D6515C">
        <w:rPr>
          <w:rFonts w:ascii="TH SarabunPSK" w:hAnsi="TH SarabunPSK" w:cs="TH SarabunPSK"/>
          <w:sz w:val="32"/>
          <w:szCs w:val="32"/>
          <w:cs/>
        </w:rPr>
        <w:t xml:space="preserve"> นิดหยิบลูกแก้วถุงใด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6515C">
        <w:rPr>
          <w:rFonts w:ascii="TH SarabunPSK" w:hAnsi="TH SarabunPSK" w:cs="TH SarabunPSK"/>
          <w:sz w:val="32"/>
          <w:szCs w:val="32"/>
          <w:cs/>
        </w:rPr>
        <w:t>จึงจะมีโอกาสชนะหน่อยมากกว่า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จงอธิบาย</w:t>
      </w:r>
    </w:p>
    <w:p w:rsidR="00DC5A38" w:rsidRDefault="00D6515C" w:rsidP="00D6515C">
      <w:pPr>
        <w:spacing w:after="0" w:line="240" w:lineRule="auto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>ถุง</w:t>
      </w:r>
      <w:r w:rsidR="00F50345">
        <w:rPr>
          <w:rFonts w:ascii="TH SarabunPSK" w:hAnsi="TH SarabunPSK" w:cs="TH SarabunPSK" w:hint="cs"/>
          <w:color w:val="FF0000"/>
          <w:sz w:val="32"/>
          <w:szCs w:val="32"/>
          <w:cs/>
        </w:rPr>
        <w:t>ใบ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ที่ </w:t>
      </w:r>
      <w:r>
        <w:rPr>
          <w:rFonts w:ascii="TH SarabunPSK" w:hAnsi="TH SarabunPSK" w:cs="TH SarabunPSK"/>
          <w:color w:val="FF0000"/>
          <w:sz w:val="32"/>
          <w:szCs w:val="32"/>
        </w:rPr>
        <w:t>3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เพราะในถุงที่ </w:t>
      </w:r>
      <w:r>
        <w:rPr>
          <w:rFonts w:ascii="TH SarabunPSK" w:hAnsi="TH SarabunPSK" w:cs="TH SarabunPSK"/>
          <w:color w:val="FF0000"/>
          <w:sz w:val="32"/>
          <w:szCs w:val="32"/>
        </w:rPr>
        <w:t>3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มีลูกแก้วสีแดงมากกว่าสีเขียว จึงทำให้มีโอกาสหยิบได้สีแดงสูง </w:t>
      </w:r>
    </w:p>
    <w:p w:rsidR="00D6515C" w:rsidRDefault="00D6515C" w:rsidP="00D6515C">
      <w:pPr>
        <w:spacing w:after="0" w:line="240" w:lineRule="auto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    </w:t>
      </w:r>
      <w:r w:rsidR="00DC5A38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ทำให้ได้คะแนนมากกว่าจึงมีโอกาสชนะมากกว่า</w:t>
      </w:r>
    </w:p>
    <w:p w:rsidR="00D6515C" w:rsidRDefault="00D6515C" w:rsidP="00D6515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6515C">
        <w:rPr>
          <w:rFonts w:ascii="TH SarabunPSK" w:hAnsi="TH SarabunPSK" w:cs="TH SarabunPSK" w:hint="cs"/>
          <w:sz w:val="32"/>
          <w:szCs w:val="32"/>
          <w:cs/>
        </w:rPr>
        <w:t xml:space="preserve">                    </w:t>
      </w:r>
      <w:r w:rsidRPr="00D6515C"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>หน่อยหยิบลูกแก้วจากถุงใด จึงมีโอกาสชนะมากกว่า จงอธิบาย</w:t>
      </w:r>
    </w:p>
    <w:p w:rsidR="00D6515C" w:rsidRDefault="00D6515C" w:rsidP="00D6515C">
      <w:pPr>
        <w:spacing w:after="0" w:line="240" w:lineRule="auto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>ถุง</w:t>
      </w:r>
      <w:r w:rsidR="00F50345">
        <w:rPr>
          <w:rFonts w:ascii="TH SarabunPSK" w:hAnsi="TH SarabunPSK" w:cs="TH SarabunPSK" w:hint="cs"/>
          <w:color w:val="FF0000"/>
          <w:sz w:val="32"/>
          <w:szCs w:val="32"/>
          <w:cs/>
        </w:rPr>
        <w:t>ใบ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ที่ </w:t>
      </w:r>
      <w:r>
        <w:rPr>
          <w:rFonts w:ascii="TH SarabunPSK" w:hAnsi="TH SarabunPSK" w:cs="TH SarabunPSK"/>
          <w:color w:val="FF0000"/>
          <w:sz w:val="32"/>
          <w:szCs w:val="32"/>
        </w:rPr>
        <w:t>2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เพราะในถุงที่ </w:t>
      </w:r>
      <w:r>
        <w:rPr>
          <w:rFonts w:ascii="TH SarabunPSK" w:hAnsi="TH SarabunPSK" w:cs="TH SarabunPSK"/>
          <w:color w:val="FF0000"/>
          <w:sz w:val="32"/>
          <w:szCs w:val="32"/>
        </w:rPr>
        <w:t>2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มีลูกแก้วสีเขียวเพียงสีเดียวทำให้ได้คะแนนทุกครั้งที่หยิบ จึงมี</w:t>
      </w:r>
    </w:p>
    <w:p w:rsidR="00D6515C" w:rsidRDefault="00D6515C" w:rsidP="00D6515C">
      <w:pPr>
        <w:spacing w:after="0" w:line="240" w:lineRule="auto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                   โอกาสชนะมากกว่า</w:t>
      </w:r>
    </w:p>
    <w:p w:rsidR="00AC7B1E" w:rsidRDefault="00D6515C" w:rsidP="00D6515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               </w:t>
      </w:r>
      <w:r w:rsidRPr="00D6515C">
        <w:rPr>
          <w:rFonts w:ascii="TH SarabunPSK" w:hAnsi="TH SarabunPSK" w:cs="TH SarabunPSK"/>
          <w:sz w:val="32"/>
          <w:szCs w:val="32"/>
        </w:rPr>
        <w:t xml:space="preserve">3. </w:t>
      </w:r>
      <w:r>
        <w:rPr>
          <w:rFonts w:ascii="TH SarabunPSK" w:hAnsi="TH SarabunPSK" w:cs="TH SarabunPSK" w:hint="cs"/>
          <w:sz w:val="32"/>
          <w:szCs w:val="32"/>
          <w:cs/>
        </w:rPr>
        <w:t>นิดหยิบลูกแก้วจากถุงใด จึงไม่มีโอกาสชนะ จงอธิบาย</w:t>
      </w:r>
    </w:p>
    <w:p w:rsidR="00D6515C" w:rsidRDefault="00D6515C" w:rsidP="00D6515C">
      <w:pPr>
        <w:spacing w:after="0" w:line="240" w:lineRule="auto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>ถุง</w:t>
      </w:r>
      <w:r w:rsidR="00F50345">
        <w:rPr>
          <w:rFonts w:ascii="TH SarabunPSK" w:hAnsi="TH SarabunPSK" w:cs="TH SarabunPSK" w:hint="cs"/>
          <w:color w:val="FF0000"/>
          <w:sz w:val="32"/>
          <w:szCs w:val="32"/>
          <w:cs/>
        </w:rPr>
        <w:t>ใบ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ที่ </w:t>
      </w:r>
      <w:r>
        <w:rPr>
          <w:rFonts w:ascii="TH SarabunPSK" w:hAnsi="TH SarabunPSK" w:cs="TH SarabunPSK"/>
          <w:color w:val="FF0000"/>
          <w:sz w:val="32"/>
          <w:szCs w:val="32"/>
        </w:rPr>
        <w:t xml:space="preserve">2 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>เพราะในถุงนี้ไม่มีลูกแก้วสีแดงอยู่เลย</w:t>
      </w:r>
    </w:p>
    <w:p w:rsidR="00D6515C" w:rsidRDefault="00D6515C" w:rsidP="00D6515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sz w:val="32"/>
          <w:szCs w:val="32"/>
        </w:rPr>
        <w:t xml:space="preserve">4. </w:t>
      </w:r>
      <w:r>
        <w:rPr>
          <w:rFonts w:ascii="TH SarabunPSK" w:hAnsi="TH SarabunPSK" w:cs="TH SarabunPSK" w:hint="cs"/>
          <w:sz w:val="32"/>
          <w:szCs w:val="32"/>
          <w:cs/>
        </w:rPr>
        <w:t>ถ้าต้องการให้หน่อยหรือนิด</w:t>
      </w:r>
      <w:r w:rsidR="00117430">
        <w:rPr>
          <w:rFonts w:ascii="TH SarabunPSK" w:hAnsi="TH SarabunPSK" w:cs="TH SarabunPSK" w:hint="cs"/>
          <w:sz w:val="32"/>
          <w:szCs w:val="32"/>
          <w:cs/>
        </w:rPr>
        <w:t>มีโอกาสชนะเท่ากัน ควรให้หยิบลูกแก้วจากถุงใด</w:t>
      </w:r>
    </w:p>
    <w:p w:rsidR="00117430" w:rsidRPr="00117430" w:rsidRDefault="00117430" w:rsidP="00D6515C">
      <w:pPr>
        <w:spacing w:after="0" w:line="240" w:lineRule="auto"/>
        <w:rPr>
          <w:rFonts w:ascii="TH SarabunPSK" w:hAnsi="TH SarabunPSK" w:cs="TH SarabunPSK"/>
          <w:color w:val="FF0000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>ถุง</w:t>
      </w:r>
      <w:r w:rsidR="00F50345">
        <w:rPr>
          <w:rFonts w:ascii="TH SarabunPSK" w:hAnsi="TH SarabunPSK" w:cs="TH SarabunPSK" w:hint="cs"/>
          <w:color w:val="FF0000"/>
          <w:sz w:val="32"/>
          <w:szCs w:val="32"/>
          <w:cs/>
        </w:rPr>
        <w:t>ใบ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ที่ </w:t>
      </w:r>
      <w:r>
        <w:rPr>
          <w:rFonts w:ascii="TH SarabunPSK" w:hAnsi="TH SarabunPSK" w:cs="TH SarabunPSK"/>
          <w:color w:val="FF0000"/>
          <w:sz w:val="32"/>
          <w:szCs w:val="32"/>
        </w:rPr>
        <w:t>1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เพราะในถุงนี้มีลูกแก้วสีแดงและสีเขียวจำนวนเท่ากัน</w:t>
      </w: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B21D00" w:rsidRDefault="00B21D00" w:rsidP="00B21D00">
      <w:pPr>
        <w:rPr>
          <w:szCs w:val="22"/>
        </w:rPr>
      </w:pPr>
    </w:p>
    <w:p w:rsidR="00B21D00" w:rsidRDefault="00B21D00" w:rsidP="00B21D00">
      <w:pPr>
        <w:rPr>
          <w:szCs w:val="22"/>
        </w:rPr>
      </w:pPr>
      <w:r>
        <w:rPr>
          <w:noProof/>
          <w:szCs w:val="22"/>
        </w:rPr>
        <w:lastRenderedPageBreak/>
        <w:drawing>
          <wp:anchor distT="0" distB="0" distL="114300" distR="114300" simplePos="0" relativeHeight="251729920" behindDoc="0" locked="0" layoutInCell="1" allowOverlap="1" wp14:anchorId="18C2D08C" wp14:editId="04C743A9">
            <wp:simplePos x="0" y="0"/>
            <wp:positionH relativeFrom="column">
              <wp:posOffset>293370</wp:posOffset>
            </wp:positionH>
            <wp:positionV relativeFrom="paragraph">
              <wp:posOffset>117475</wp:posOffset>
            </wp:positionV>
            <wp:extent cx="2785745" cy="723900"/>
            <wp:effectExtent l="0" t="0" r="0" b="0"/>
            <wp:wrapNone/>
            <wp:docPr id="60" name="รูปภาพ 60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2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74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D06F5" w:rsidRPr="00B21D00" w:rsidRDefault="00B21D00" w:rsidP="00B21D00">
      <w:pPr>
        <w:rPr>
          <w:szCs w:val="22"/>
          <w:cs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               </w:t>
      </w:r>
      <w:r w:rsidR="00AD06F5" w:rsidRPr="00AD06F5"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แบบฝึกทักษะที่ </w:t>
      </w:r>
      <w:r w:rsidR="00AD06F5" w:rsidRPr="00AD06F5">
        <w:rPr>
          <w:rFonts w:ascii="TH SarabunPSK" w:hAnsi="TH SarabunPSK" w:cs="TH SarabunPSK"/>
          <w:b/>
          <w:bCs/>
          <w:sz w:val="40"/>
          <w:szCs w:val="40"/>
        </w:rPr>
        <w:t xml:space="preserve">1 </w:t>
      </w:r>
    </w:p>
    <w:p w:rsidR="00AC7B1E" w:rsidRDefault="00AD06F5" w:rsidP="00D55A0B">
      <w:pPr>
        <w:rPr>
          <w:szCs w:val="22"/>
        </w:rPr>
      </w:pPr>
      <w:r w:rsidRPr="00AD06F5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5D2C467" wp14:editId="01C54AE9">
                <wp:simplePos x="0" y="0"/>
                <wp:positionH relativeFrom="column">
                  <wp:posOffset>348268</wp:posOffset>
                </wp:positionH>
                <wp:positionV relativeFrom="line">
                  <wp:posOffset>170815</wp:posOffset>
                </wp:positionV>
                <wp:extent cx="5267325" cy="447675"/>
                <wp:effectExtent l="19050" t="19050" r="47625" b="47625"/>
                <wp:wrapNone/>
                <wp:docPr id="61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67325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F79646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353F6" w:rsidRDefault="008353F6" w:rsidP="00AD06F5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ชื่อ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………………………………………………..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นามสกุล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……………………….……………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กลุ่ม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………………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_x0000_s1087" style="position:absolute;margin-left:27.4pt;margin-top:13.45pt;width:414.75pt;height:35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" strokecolor="#f79646" strokeweight="5pt">
                <v:stroke linestyle="thickThin"/>
                <v:shadow color="#868686"/>
                <v:textbox>
                  <w:txbxContent>
                    <w:p w:rsidR="008353F6" w:rsidRDefault="008353F6" w:rsidP="00AD06F5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   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ชื่อ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………………………………………………..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นามสกุล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……………………….……………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กลุ่ม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………………</w:t>
                      </w:r>
                    </w:p>
                  </w:txbxContent>
                </v:textbox>
                <w10:wrap anchory="line"/>
              </v:rect>
            </w:pict>
          </mc:Fallback>
        </mc:AlternateContent>
      </w:r>
    </w:p>
    <w:p w:rsidR="00AC7B1E" w:rsidRDefault="00AC7B1E" w:rsidP="00D55A0B">
      <w:pPr>
        <w:rPr>
          <w:szCs w:val="22"/>
        </w:rPr>
      </w:pPr>
    </w:p>
    <w:p w:rsidR="00AC7B1E" w:rsidRDefault="00AD06F5" w:rsidP="00D55A0B">
      <w:pPr>
        <w:rPr>
          <w:szCs w:val="22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732992" behindDoc="1" locked="0" layoutInCell="1" allowOverlap="1" wp14:anchorId="08D7758F" wp14:editId="4CC5A92C">
                <wp:simplePos x="0" y="0"/>
                <wp:positionH relativeFrom="column">
                  <wp:posOffset>344805</wp:posOffset>
                </wp:positionH>
                <wp:positionV relativeFrom="paragraph">
                  <wp:posOffset>122555</wp:posOffset>
                </wp:positionV>
                <wp:extent cx="5267325" cy="6115685"/>
                <wp:effectExtent l="133350" t="133350" r="161925" b="151765"/>
                <wp:wrapNone/>
                <wp:docPr id="62" name="สี่เหลี่ยมผืนผ้า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67325" cy="6115685"/>
                        </a:xfrm>
                        <a:prstGeom prst="rect">
                          <a:avLst/>
                        </a:prstGeom>
                        <a:ln>
                          <a:solidFill>
                            <a:srgbClr val="FFFF00"/>
                          </a:solidFill>
                        </a:ln>
                        <a:effectLst>
                          <a:glow rad="139700">
                            <a:schemeClr val="accent2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62" o:spid="_x0000_s1026" style="position:absolute;margin-left:27.15pt;margin-top:9.65pt;width:414.75pt;height:481.55pt;z-index:-251583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" fillcolor="white [3201]" strokecolor="yellow" strokeweight="2pt"/>
            </w:pict>
          </mc:Fallback>
        </mc:AlternateConten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 w:hint="cs"/>
          <w:color w:val="0000FF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color w:val="0000FF"/>
          <w:sz w:val="32"/>
          <w:szCs w:val="32"/>
          <w:cs/>
        </w:rPr>
        <w:t xml:space="preserve">                </w:t>
      </w:r>
      <w:r w:rsidRPr="00AD06F5">
        <w:rPr>
          <w:rFonts w:ascii="TH SarabunPSK" w:hAnsi="TH SarabunPSK" w:cs="TH SarabunPSK" w:hint="cs"/>
          <w:b/>
          <w:bCs/>
          <w:color w:val="0000FF"/>
          <w:sz w:val="32"/>
          <w:szCs w:val="32"/>
          <w:u w:val="double"/>
          <w:cs/>
        </w:rPr>
        <w:t>คำชี้แจง</w:t>
      </w:r>
      <w:r w:rsidRPr="00AD06F5">
        <w:rPr>
          <w:rFonts w:ascii="TH SarabunPSK" w:hAnsi="TH SarabunPSK" w:cs="TH SarabunPSK"/>
          <w:b/>
          <w:bCs/>
          <w:color w:val="0000FF"/>
          <w:sz w:val="32"/>
          <w:szCs w:val="32"/>
        </w:rPr>
        <w:t xml:space="preserve">  </w:t>
      </w:r>
      <w:r w:rsidRPr="00AD06F5">
        <w:rPr>
          <w:rFonts w:ascii="TH SarabunPSK" w:hAnsi="TH SarabunPSK" w:cs="TH SarabunPSK" w:hint="cs"/>
          <w:color w:val="0000FF"/>
          <w:sz w:val="32"/>
          <w:szCs w:val="32"/>
          <w:cs/>
        </w:rPr>
        <w:t>ให้นักเรียนพิจารณาสถานการณ์ต่อไปนี้</w:t>
      </w:r>
      <w:r w:rsidRPr="00AD06F5">
        <w:rPr>
          <w:rFonts w:ascii="TH SarabunPSK" w:hAnsi="TH SarabunPSK" w:cs="TH SarabunPSK"/>
          <w:color w:val="0000FF"/>
          <w:sz w:val="32"/>
          <w:szCs w:val="32"/>
        </w:rPr>
        <w:t xml:space="preserve">  </w:t>
      </w:r>
      <w:r w:rsidRPr="00AD06F5">
        <w:rPr>
          <w:rFonts w:ascii="TH SarabunPSK" w:hAnsi="TH SarabunPSK" w:cs="TH SarabunPSK" w:hint="cs"/>
          <w:color w:val="0000FF"/>
          <w:sz w:val="32"/>
          <w:szCs w:val="32"/>
          <w:cs/>
        </w:rPr>
        <w:t>โดย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color w:val="FF00FF"/>
          <w:sz w:val="32"/>
          <w:szCs w:val="32"/>
        </w:rPr>
      </w:pPr>
      <w:r w:rsidRPr="00AD06F5">
        <w:rPr>
          <w:rFonts w:ascii="TH SarabunPSK" w:hAnsi="TH SarabunPSK" w:cs="TH SarabunPSK"/>
          <w:sz w:val="32"/>
          <w:szCs w:val="32"/>
        </w:rPr>
        <w:tab/>
      </w:r>
      <w:r w:rsidRPr="00AD06F5">
        <w:rPr>
          <w:rFonts w:ascii="TH SarabunPSK" w:hAnsi="TH SarabunPSK" w:cs="TH SarabunPSK"/>
          <w:color w:val="FF00FF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FF00FF"/>
          <w:sz w:val="32"/>
          <w:szCs w:val="32"/>
        </w:rPr>
        <w:t xml:space="preserve">                 </w:t>
      </w:r>
      <w:r w:rsidRPr="00AD06F5">
        <w:rPr>
          <w:rFonts w:ascii="TH SarabunPSK" w:hAnsi="TH SarabunPSK" w:cs="TH SarabunPSK"/>
          <w:color w:val="FF00FF"/>
          <w:sz w:val="32"/>
          <w:szCs w:val="32"/>
        </w:rPr>
        <w:t xml:space="preserve"> </w:t>
      </w:r>
      <w:r w:rsidRPr="00AD06F5">
        <w:rPr>
          <w:rFonts w:ascii="TH SarabunPSK" w:hAnsi="TH SarabunPSK" w:cs="TH SarabunPSK" w:hint="cs"/>
          <w:color w:val="FF00FF"/>
          <w:sz w:val="32"/>
          <w:szCs w:val="32"/>
          <w:cs/>
        </w:rPr>
        <w:t xml:space="preserve">เขียนตัวอักษร  </w:t>
      </w:r>
      <w:r w:rsidRPr="00AD06F5">
        <w:rPr>
          <w:rFonts w:ascii="TH SarabunPSK" w:hAnsi="TH SarabunPSK" w:cs="TH SarabunPSK"/>
          <w:color w:val="FF00FF"/>
          <w:sz w:val="32"/>
          <w:szCs w:val="32"/>
        </w:rPr>
        <w:t xml:space="preserve">P  </w:t>
      </w:r>
      <w:r w:rsidRPr="00AD06F5">
        <w:rPr>
          <w:rFonts w:ascii="TH SarabunPSK" w:hAnsi="TH SarabunPSK" w:cs="TH SarabunPSK" w:hint="cs"/>
          <w:color w:val="FF00FF"/>
          <w:sz w:val="32"/>
          <w:szCs w:val="32"/>
          <w:cs/>
        </w:rPr>
        <w:t>หน้าสถานการณ์ที่มีโอกาสเกิดขึ้นแน่นอน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 </w:t>
      </w:r>
      <w:proofErr w:type="gramStart"/>
      <w:r w:rsidRPr="00AD06F5">
        <w:rPr>
          <w:rFonts w:ascii="TH SarabunPSK" w:hAnsi="TH SarabunPSK" w:cs="TH SarabunPSK"/>
          <w:color w:val="00CC00"/>
          <w:sz w:val="32"/>
          <w:szCs w:val="32"/>
        </w:rPr>
        <w:t xml:space="preserve">S  </w:t>
      </w:r>
      <w:r w:rsidRPr="00AD06F5">
        <w:rPr>
          <w:rFonts w:ascii="TH SarabunPSK" w:hAnsi="TH SarabunPSK" w:cs="TH SarabunPSK" w:hint="cs"/>
          <w:color w:val="00CC00"/>
          <w:sz w:val="32"/>
          <w:szCs w:val="32"/>
          <w:cs/>
        </w:rPr>
        <w:t>หน้าสถานการณ์ที่มีโอกาสเกิดขึ้นหรือไม่เกิดขึ้นก็ได้</w:t>
      </w:r>
      <w:proofErr w:type="gramEnd"/>
    </w:p>
    <w:p w:rsidR="00AD06F5" w:rsidRDefault="00AD06F5" w:rsidP="00AD06F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 </w:t>
      </w:r>
      <w:r w:rsidRPr="00AD06F5">
        <w:rPr>
          <w:rFonts w:ascii="TH SarabunPSK" w:hAnsi="TH SarabunPSK" w:cs="TH SarabunPSK"/>
          <w:color w:val="FF0000"/>
          <w:sz w:val="32"/>
          <w:szCs w:val="32"/>
        </w:rPr>
        <w:t xml:space="preserve">I   </w:t>
      </w:r>
      <w:r w:rsidRPr="00AD06F5">
        <w:rPr>
          <w:rFonts w:ascii="TH SarabunPSK" w:hAnsi="TH SarabunPSK" w:cs="TH SarabunPSK" w:hint="cs"/>
          <w:color w:val="FF0000"/>
          <w:sz w:val="32"/>
          <w:szCs w:val="32"/>
          <w:cs/>
        </w:rPr>
        <w:t>หน้าสถานการณ์ที่ไม่มีโอกาสเกิดขึ้นแน่นอน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..............1) โยนลูกเต๋า 2 ลูก พร้อมกัน โอกาสที่ผลรวมของแต้มของลูกเต๋ามีค่าเท่ากับ 15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10"/>
          <w:szCs w:val="10"/>
          <w:cs/>
        </w:rPr>
      </w:pP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</w:p>
    <w:p w:rsidR="00AD06F5" w:rsidRDefault="00AD06F5" w:rsidP="00AD06F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..............2) ในกล่องใบหนึ่งมีลูกแก้วสีแดง 7 ลูก สีเหลือง 1 ลูก ถ้าหยิบลูกแก้วขึ้นมาพร้อมกัน</w:t>
      </w:r>
      <w:r w:rsidRPr="00AD06F5">
        <w:rPr>
          <w:rFonts w:ascii="TH SarabunPSK" w:hAnsi="TH SarabunPSK" w:cs="TH SarabunPSK" w:hint="cs"/>
          <w:sz w:val="32"/>
          <w:szCs w:val="32"/>
          <w:cs/>
        </w:rPr>
        <w:tab/>
        <w:t xml:space="preserve">  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สองลูกจะได้ลูกแก้วสีแดงอย่างน้อย</w:t>
      </w:r>
      <w:r w:rsidRPr="00AD06F5">
        <w:rPr>
          <w:rFonts w:ascii="TH SarabunPSK" w:hAnsi="TH SarabunPSK" w:cs="TH SarabunPSK"/>
          <w:sz w:val="32"/>
          <w:szCs w:val="32"/>
        </w:rPr>
        <w:t xml:space="preserve"> 1</w:t>
      </w: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ลูก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..............3) ในการดึงไพ่ 1 ใบ ออกจากไพ่หนึ่งสำรับ จะได้ไพ่ </w:t>
      </w:r>
      <w:r w:rsidRPr="00AD06F5">
        <w:rPr>
          <w:rFonts w:ascii="TH SarabunPSK" w:hAnsi="TH SarabunPSK" w:cs="TH SarabunPSK"/>
          <w:sz w:val="32"/>
          <w:szCs w:val="32"/>
        </w:rPr>
        <w:t xml:space="preserve">Q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โพดำ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   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..............4)</w:t>
      </w:r>
      <w:r w:rsidRPr="00AD06F5">
        <w:rPr>
          <w:rFonts w:ascii="TH SarabunPSK" w:hAnsi="TH SarabunPSK" w:cs="TH SarabunPSK"/>
          <w:sz w:val="32"/>
          <w:szCs w:val="32"/>
        </w:rPr>
        <w:t xml:space="preserve">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ยุพาหยิบสลากซึ่งเป็นจำนวนที่มีสองหลักขึ้นมา 1 ใบ จะได้สลากที่มีผลบวกของ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20"/>
          <w:szCs w:val="20"/>
        </w:rPr>
      </w:pP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เลขโดดในหลักสิบและหลักหน่วยไม่เกิน 15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20"/>
          <w:szCs w:val="20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...............5) แมวออกลูกครั้งแรกและครั้งที่สองเป็นตัวผู้ในการออกลูกครั้งที่สามเป็นตัวผู้อีก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...............6) ในการแข่งขันบาสเกตบอลแบบพบกันหมดของทีมชาย 4 ทีม คือ ทีม </w:t>
      </w:r>
      <w:r w:rsidRPr="00AD06F5">
        <w:rPr>
          <w:rFonts w:ascii="TH SarabunPSK" w:hAnsi="TH SarabunPSK" w:cs="TH SarabunPSK"/>
          <w:sz w:val="32"/>
          <w:szCs w:val="32"/>
        </w:rPr>
        <w:t>A , B , C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  <w:r w:rsidRPr="00AD06F5">
        <w:rPr>
          <w:rFonts w:ascii="TH SarabunPSK" w:hAnsi="TH SarabunPSK" w:cs="TH SarabunPSK"/>
          <w:sz w:val="32"/>
          <w:szCs w:val="32"/>
        </w:rPr>
        <w:t xml:space="preserve">              </w:t>
      </w: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Pr="00AD06F5">
        <w:rPr>
          <w:rFonts w:ascii="TH SarabunPSK" w:hAnsi="TH SarabunPSK" w:cs="TH SarabunPSK"/>
          <w:sz w:val="32"/>
          <w:szCs w:val="32"/>
        </w:rPr>
        <w:t xml:space="preserve">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 w:rsidRPr="00AD06F5">
        <w:rPr>
          <w:rFonts w:ascii="TH SarabunPSK" w:hAnsi="TH SarabunPSK" w:cs="TH SarabunPSK"/>
          <w:sz w:val="32"/>
          <w:szCs w:val="32"/>
        </w:rPr>
        <w:t xml:space="preserve">D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แต่ละทีมจะมีการแข่งขันทั้งหมด 4 นัด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...............7) มะนาวมีรองเท้าสีดำหลายคู่ วันนี้มะนาวสวมรองเท้าสีดำ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...............8</w:t>
      </w:r>
      <w:r>
        <w:rPr>
          <w:rFonts w:ascii="TH SarabunPSK" w:hAnsi="TH SarabunPSK" w:cs="TH SarabunPSK"/>
          <w:sz w:val="32"/>
          <w:szCs w:val="32"/>
        </w:rPr>
        <w:t>)</w:t>
      </w:r>
      <w:r w:rsidRPr="00AD06F5">
        <w:rPr>
          <w:rFonts w:ascii="TH SarabunPSK" w:hAnsi="TH SarabunPSK" w:cs="TH SarabunPSK"/>
          <w:sz w:val="32"/>
          <w:szCs w:val="32"/>
        </w:rPr>
        <w:t xml:space="preserve">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ในการโยนเหรียญหนึ่งบาท 3 เหรียญ พร้อมกัน ผลลัพธ์ที่ได้จะออกหัวและก้อย</w:t>
      </w:r>
    </w:p>
    <w:p w:rsidR="00AD06F5" w:rsidRPr="00AD06F5" w:rsidRDefault="00AD06F5" w:rsidP="00AD06F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เท่ากัน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...............9) ตะวันได้รับรางวัลเงินสดสิบล้านบาทจากการส่งไปรษณียบัตรทายผลการแข่งขัน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D06F5">
        <w:rPr>
          <w:rFonts w:ascii="TH SarabunPSK" w:hAnsi="TH SarabunPSK" w:cs="TH SarabunPSK" w:hint="cs"/>
          <w:sz w:val="32"/>
          <w:szCs w:val="32"/>
          <w:cs/>
        </w:rPr>
        <w:tab/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ฟุตบอล</w:t>
      </w:r>
    </w:p>
    <w:p w:rsidR="00AD06F5" w:rsidRPr="00AD06F5" w:rsidRDefault="00AD06F5" w:rsidP="00AD06F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...............10) ในถุงใบหนึ่งมีลูกอมรสส้ม 10 เม็ด ชูใจหยิบลูกอมหนึ่งเม็ดจากถุงใบนี้ได้ลูกอม</w:t>
      </w:r>
      <w:r>
        <w:rPr>
          <w:rFonts w:ascii="TH SarabunPSK" w:hAnsi="TH SarabunPSK" w:cs="TH SarabunPSK" w:hint="cs"/>
          <w:sz w:val="32"/>
          <w:szCs w:val="32"/>
          <w:cs/>
        </w:rPr>
        <w:t>รสส้ม</w:t>
      </w:r>
    </w:p>
    <w:p w:rsidR="00AD06F5" w:rsidRPr="00AD06F5" w:rsidRDefault="00267E87" w:rsidP="00AD06F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noProof/>
          <w:szCs w:val="22"/>
        </w:rPr>
        <w:lastRenderedPageBreak/>
        <w:drawing>
          <wp:anchor distT="0" distB="0" distL="114300" distR="114300" simplePos="0" relativeHeight="251735040" behindDoc="0" locked="0" layoutInCell="1" allowOverlap="1" wp14:anchorId="55F7CC9F" wp14:editId="1E71E3E7">
            <wp:simplePos x="0" y="0"/>
            <wp:positionH relativeFrom="column">
              <wp:posOffset>-563245</wp:posOffset>
            </wp:positionH>
            <wp:positionV relativeFrom="paragraph">
              <wp:posOffset>85725</wp:posOffset>
            </wp:positionV>
            <wp:extent cx="4123055" cy="723900"/>
            <wp:effectExtent l="0" t="0" r="0" b="0"/>
            <wp:wrapNone/>
            <wp:docPr id="63" name="รูปภาพ 63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2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5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D06F5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</w:p>
    <w:p w:rsidR="00AC7B1E" w:rsidRDefault="00AD06F5" w:rsidP="00D55A0B">
      <w:pPr>
        <w:rPr>
          <w:szCs w:val="22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</w:t>
      </w:r>
      <w:r w:rsidRPr="00AF5899"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เกณฑ์การประเมินแบบฝึกทักษะที่ </w:t>
      </w:r>
      <w:r w:rsidRPr="00AF5899">
        <w:rPr>
          <w:rFonts w:ascii="TH SarabunPSK" w:hAnsi="TH SarabunPSK" w:cs="TH SarabunPSK"/>
          <w:b/>
          <w:bCs/>
          <w:sz w:val="40"/>
          <w:szCs w:val="40"/>
        </w:rPr>
        <w:t>1</w:t>
      </w:r>
    </w:p>
    <w:p w:rsidR="00AC7B1E" w:rsidRDefault="00AB1778" w:rsidP="00D55A0B">
      <w:pPr>
        <w:rPr>
          <w:szCs w:val="22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240DD3A" wp14:editId="5D73B869">
                <wp:simplePos x="0" y="0"/>
                <wp:positionH relativeFrom="column">
                  <wp:posOffset>40640</wp:posOffset>
                </wp:positionH>
                <wp:positionV relativeFrom="paragraph">
                  <wp:posOffset>216535</wp:posOffset>
                </wp:positionV>
                <wp:extent cx="5934075" cy="6521569"/>
                <wp:effectExtent l="0" t="0" r="28575" b="12700"/>
                <wp:wrapNone/>
                <wp:docPr id="304" name="สี่เหลี่ยมผืนผ้า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4075" cy="6521569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99CC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04" o:spid="_x0000_s1026" style="position:absolute;margin-left:3.2pt;margin-top:17.05pt;width:467.25pt;height:513.5pt;z-index:251737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" filled="f" strokecolor="#f9c" strokeweight="2pt"/>
            </w:pict>
          </mc:Fallback>
        </mc:AlternateContent>
      </w:r>
    </w:p>
    <w:p w:rsidR="00AB1778" w:rsidRDefault="00AB1778" w:rsidP="00D55A0B">
      <w:pPr>
        <w:rPr>
          <w:szCs w:val="22"/>
        </w:rPr>
      </w:pPr>
    </w:p>
    <w:p w:rsidR="00AD06F5" w:rsidRPr="00AD06F5" w:rsidRDefault="00AD06F5" w:rsidP="00AD06F5">
      <w:pPr>
        <w:spacing w:after="160" w:line="259" w:lineRule="auto"/>
        <w:ind w:left="24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AD06F5">
        <w:rPr>
          <w:rFonts w:ascii="TH SarabunPSK" w:hAnsi="TH SarabunPSK" w:cs="TH SarabunPSK"/>
          <w:b/>
          <w:bCs/>
          <w:sz w:val="36"/>
          <w:szCs w:val="36"/>
        </w:rPr>
        <w:t xml:space="preserve">1. </w:t>
      </w:r>
      <w:r w:rsidRPr="00AD06F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เกณฑ์การให้คะแนน (คะแนน </w:t>
      </w:r>
      <w:r w:rsidR="00AB1778">
        <w:rPr>
          <w:rFonts w:ascii="TH SarabunPSK" w:hAnsi="TH SarabunPSK" w:cs="TH SarabunPSK"/>
          <w:b/>
          <w:bCs/>
          <w:sz w:val="36"/>
          <w:szCs w:val="36"/>
        </w:rPr>
        <w:t>10</w:t>
      </w:r>
      <w:r w:rsidRPr="00AD06F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คะแนน ข้อละ </w:t>
      </w:r>
      <w:r w:rsidRPr="00AD06F5">
        <w:rPr>
          <w:rFonts w:ascii="TH SarabunPSK" w:hAnsi="TH SarabunPSK" w:cs="TH SarabunPSK"/>
          <w:b/>
          <w:bCs/>
          <w:sz w:val="36"/>
          <w:szCs w:val="36"/>
        </w:rPr>
        <w:t>1</w:t>
      </w:r>
      <w:r w:rsidRPr="00AD06F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คะแนน)</w:t>
      </w:r>
    </w:p>
    <w:tbl>
      <w:tblPr>
        <w:tblStyle w:val="aa"/>
        <w:tblW w:w="0" w:type="auto"/>
        <w:tblInd w:w="675" w:type="dxa"/>
        <w:tblLook w:val="04A0" w:firstRow="1" w:lastRow="0" w:firstColumn="1" w:lastColumn="0" w:noHBand="0" w:noVBand="1"/>
      </w:tblPr>
      <w:tblGrid>
        <w:gridCol w:w="1701"/>
        <w:gridCol w:w="6237"/>
      </w:tblGrid>
      <w:tr w:rsidR="00AD06F5" w:rsidRPr="00AD06F5" w:rsidTr="00AD06F5">
        <w:tc>
          <w:tcPr>
            <w:tcW w:w="1701" w:type="dxa"/>
            <w:shd w:val="clear" w:color="auto" w:fill="FF99CC"/>
          </w:tcPr>
          <w:p w:rsidR="00AD06F5" w:rsidRPr="00AD06F5" w:rsidRDefault="00AD06F5" w:rsidP="00AD06F5">
            <w:pPr>
              <w:spacing w:after="160" w:line="259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D06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  <w:tc>
          <w:tcPr>
            <w:tcW w:w="6237" w:type="dxa"/>
            <w:shd w:val="clear" w:color="auto" w:fill="FF99CC"/>
          </w:tcPr>
          <w:p w:rsidR="00AD06F5" w:rsidRPr="00AD06F5" w:rsidRDefault="00AD06F5" w:rsidP="00AD06F5">
            <w:pPr>
              <w:spacing w:after="160" w:line="259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D06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</w:t>
            </w:r>
          </w:p>
        </w:tc>
      </w:tr>
      <w:tr w:rsidR="00AD06F5" w:rsidRPr="00AD06F5" w:rsidTr="00AD06F5">
        <w:tc>
          <w:tcPr>
            <w:tcW w:w="1701" w:type="dxa"/>
          </w:tcPr>
          <w:p w:rsidR="00AD06F5" w:rsidRPr="00AD06F5" w:rsidRDefault="00AD06F5" w:rsidP="00AD06F5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6237" w:type="dxa"/>
          </w:tcPr>
          <w:p w:rsidR="00AD06F5" w:rsidRPr="00AD06F5" w:rsidRDefault="00AD06F5" w:rsidP="00AD06F5">
            <w:pPr>
              <w:spacing w:after="160" w:line="259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 w:hint="cs"/>
                <w:sz w:val="32"/>
                <w:szCs w:val="32"/>
                <w:cs/>
              </w:rPr>
              <w:t>เขียนตอบคำถามได้ถูกต้อง</w:t>
            </w:r>
          </w:p>
        </w:tc>
      </w:tr>
      <w:tr w:rsidR="00AD06F5" w:rsidRPr="00AD06F5" w:rsidTr="00AD06F5">
        <w:tc>
          <w:tcPr>
            <w:tcW w:w="1701" w:type="dxa"/>
          </w:tcPr>
          <w:p w:rsidR="00AD06F5" w:rsidRPr="00AD06F5" w:rsidRDefault="00AD06F5" w:rsidP="00AD06F5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/>
                <w:sz w:val="32"/>
                <w:szCs w:val="32"/>
              </w:rPr>
              <w:t>0</w:t>
            </w:r>
          </w:p>
        </w:tc>
        <w:tc>
          <w:tcPr>
            <w:tcW w:w="6237" w:type="dxa"/>
          </w:tcPr>
          <w:p w:rsidR="00AD06F5" w:rsidRPr="00AD06F5" w:rsidRDefault="00AD06F5" w:rsidP="00AD06F5">
            <w:pPr>
              <w:spacing w:after="160" w:line="259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/>
                <w:sz w:val="32"/>
                <w:szCs w:val="32"/>
                <w:cs/>
              </w:rPr>
              <w:t>เขียนตอบคำถามได้</w:t>
            </w:r>
            <w:r w:rsidRPr="00AD06F5">
              <w:rPr>
                <w:rFonts w:ascii="TH SarabunPSK" w:hAnsi="TH SarabunPSK" w:cs="TH SarabunPSK" w:hint="cs"/>
                <w:sz w:val="32"/>
                <w:szCs w:val="32"/>
                <w:cs/>
              </w:rPr>
              <w:t>แต่ไม่</w:t>
            </w:r>
            <w:r w:rsidRPr="00AD06F5">
              <w:rPr>
                <w:rFonts w:ascii="TH SarabunPSK" w:hAnsi="TH SarabunPSK" w:cs="TH SarabunPSK"/>
                <w:sz w:val="32"/>
                <w:szCs w:val="32"/>
                <w:cs/>
              </w:rPr>
              <w:t>ถูกต้อง</w:t>
            </w:r>
            <w:r w:rsidRPr="00AD06F5">
              <w:rPr>
                <w:rFonts w:ascii="TH SarabunPSK" w:hAnsi="TH SarabunPSK" w:cs="TH SarabunPSK" w:hint="cs"/>
                <w:sz w:val="32"/>
                <w:szCs w:val="32"/>
                <w:cs/>
              </w:rPr>
              <w:t>หรือไม่เขียนตอบคำถาม</w:t>
            </w:r>
          </w:p>
        </w:tc>
      </w:tr>
    </w:tbl>
    <w:p w:rsidR="00AD06F5" w:rsidRPr="00AD06F5" w:rsidRDefault="00AD06F5" w:rsidP="00AD06F5">
      <w:pPr>
        <w:spacing w:after="160" w:line="259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AD06F5" w:rsidRPr="00AD06F5" w:rsidRDefault="00AD06F5" w:rsidP="00AD06F5">
      <w:pPr>
        <w:spacing w:after="160" w:line="259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AD06F5">
        <w:rPr>
          <w:rFonts w:ascii="TH SarabunPSK" w:hAnsi="TH SarabunPSK" w:cs="TH SarabunPSK"/>
          <w:b/>
          <w:bCs/>
          <w:sz w:val="36"/>
          <w:szCs w:val="36"/>
        </w:rPr>
        <w:t xml:space="preserve">   2.</w:t>
      </w:r>
      <w:r w:rsidRPr="00AD06F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เกณฑ์การประเมิน</w:t>
      </w:r>
    </w:p>
    <w:tbl>
      <w:tblPr>
        <w:tblStyle w:val="aa"/>
        <w:tblW w:w="0" w:type="auto"/>
        <w:tblInd w:w="675" w:type="dxa"/>
        <w:tblLook w:val="04A0" w:firstRow="1" w:lastRow="0" w:firstColumn="1" w:lastColumn="0" w:noHBand="0" w:noVBand="1"/>
      </w:tblPr>
      <w:tblGrid>
        <w:gridCol w:w="1701"/>
        <w:gridCol w:w="3261"/>
        <w:gridCol w:w="2976"/>
      </w:tblGrid>
      <w:tr w:rsidR="00AD06F5" w:rsidRPr="00AD06F5" w:rsidTr="00AD06F5">
        <w:tc>
          <w:tcPr>
            <w:tcW w:w="1701" w:type="dxa"/>
            <w:shd w:val="clear" w:color="auto" w:fill="FF99CC"/>
          </w:tcPr>
          <w:p w:rsidR="00AD06F5" w:rsidRPr="00AD06F5" w:rsidRDefault="00AD06F5" w:rsidP="00AD06F5">
            <w:pPr>
              <w:spacing w:after="160" w:line="259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D06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  <w:tc>
          <w:tcPr>
            <w:tcW w:w="3261" w:type="dxa"/>
            <w:shd w:val="clear" w:color="auto" w:fill="FF99CC"/>
          </w:tcPr>
          <w:p w:rsidR="00AD06F5" w:rsidRPr="00AD06F5" w:rsidRDefault="00AD06F5" w:rsidP="00AD06F5">
            <w:pPr>
              <w:spacing w:after="160" w:line="259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D06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2976" w:type="dxa"/>
            <w:shd w:val="clear" w:color="auto" w:fill="FF99CC"/>
          </w:tcPr>
          <w:p w:rsidR="00AD06F5" w:rsidRPr="00AD06F5" w:rsidRDefault="00AD06F5" w:rsidP="00AD06F5">
            <w:pPr>
              <w:spacing w:after="160" w:line="259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D06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การแปลคะแนน</w:t>
            </w:r>
          </w:p>
        </w:tc>
      </w:tr>
      <w:tr w:rsidR="00AD06F5" w:rsidRPr="00AD06F5" w:rsidTr="00AD06F5">
        <w:tc>
          <w:tcPr>
            <w:tcW w:w="1701" w:type="dxa"/>
          </w:tcPr>
          <w:p w:rsidR="00AD06F5" w:rsidRPr="00AD06F5" w:rsidRDefault="00AB1778" w:rsidP="00AD06F5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 – 10</w:t>
            </w:r>
          </w:p>
        </w:tc>
        <w:tc>
          <w:tcPr>
            <w:tcW w:w="3261" w:type="dxa"/>
          </w:tcPr>
          <w:p w:rsidR="00AD06F5" w:rsidRPr="00AD06F5" w:rsidRDefault="00AD06F5" w:rsidP="00AD06F5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D06F5">
              <w:rPr>
                <w:rFonts w:ascii="TH SarabunPSK" w:hAnsi="TH SarabunPSK" w:cs="TH SarabunPSK" w:hint="cs"/>
                <w:sz w:val="32"/>
                <w:szCs w:val="32"/>
                <w:cs/>
              </w:rPr>
              <w:t>ดี</w:t>
            </w:r>
          </w:p>
        </w:tc>
        <w:tc>
          <w:tcPr>
            <w:tcW w:w="2976" w:type="dxa"/>
          </w:tcPr>
          <w:p w:rsidR="00AD06F5" w:rsidRPr="00AD06F5" w:rsidRDefault="00AD06F5" w:rsidP="00AD06F5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g">
                  <w:drawing>
                    <wp:anchor distT="0" distB="0" distL="114300" distR="114300" simplePos="0" relativeHeight="251739136" behindDoc="0" locked="0" layoutInCell="1" allowOverlap="1" wp14:anchorId="3B7672C8" wp14:editId="4A1E25F1">
                      <wp:simplePos x="0" y="0"/>
                      <wp:positionH relativeFrom="column">
                        <wp:posOffset>1078230</wp:posOffset>
                      </wp:positionH>
                      <wp:positionV relativeFrom="paragraph">
                        <wp:posOffset>22225</wp:posOffset>
                      </wp:positionV>
                      <wp:extent cx="276225" cy="1047750"/>
                      <wp:effectExtent l="0" t="0" r="9525" b="0"/>
                      <wp:wrapNone/>
                      <wp:docPr id="235" name="กลุ่ม 2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76225" cy="1047750"/>
                                <a:chOff x="0" y="0"/>
                                <a:chExt cx="276225" cy="8953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98" name="รูปภาพ 29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7175" cy="238125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99" name="รูปภาพ 29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342900"/>
                                  <a:ext cx="276225" cy="238125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00" name="รูปภาพ 30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666750"/>
                                  <a:ext cx="257175" cy="22860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กลุ่ม 235" o:spid="_x0000_s1026" style="position:absolute;margin-left:84.9pt;margin-top:1.75pt;width:21.75pt;height:82.5pt;z-index:251739136;mso-height-relative:margin" coordsize="2762,89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">
                      <v:shape id="รูปภาพ 298" o:spid="_x0000_s1027" type="#_x0000_t75" style="position:absolute;width:2571;height:23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OodTBAAAA3AAAAA8AAABkcnMvZG93bnJldi54bWxET02LwjAQvS/4H8IIXhZN9SC1NooIC3pb&#10;uyJ4G5qxrTaTkmRr99+bg7DHx/vOt4NpRU/ON5YVzGcJCOLS6oYrBeefr2kKwgdkja1lUvBHHrab&#10;0UeOmbZPPlFfhErEEPYZKqhD6DIpfVmTQT+zHXHkbtYZDBG6SmqHzxhuWrlIkqU02HBsqLGjfU3l&#10;o/g1Cg7lt+vnaXo5Fo+0a6uC7tfwqdRkPOzWIAIN4V/8dh+0gsUqro1n4hGQmx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JOodTBAAAA3AAAAA8AAAAAAAAAAAAAAAAAnwIA&#10;AGRycy9kb3ducmV2LnhtbFBLBQYAAAAABAAEAPcAAACNAwAAAAA=&#10;">
                        <v:imagedata r:id="rId35" o:title=""/>
                        <v:path arrowok="t"/>
                      </v:shape>
                      <v:shape id="รูปภาพ 299" o:spid="_x0000_s1028" type="#_x0000_t75" style="position:absolute;top:3429;width:2762;height:23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3ZdLXIAAAA3AAAAA8AAABkcnMvZG93bnJldi54bWxEj0FLw0AUhO9C/8PyCt7spgXFpt2WohQE&#10;FWxqC729Zl+T1OzbuLsmsb/eFQSPw8x8w8yXvalFS85XlhWMRwkI4tzqigsF79v1zT0IH5A11pZJ&#10;wTd5WC4GV3NMte14Q20WChEh7FNUUIbQpFL6vCSDfmQb4uidrDMYonSF1A67CDe1nCTJnTRYcVwo&#10;saGHkvKP7MsoeHzN3EHvjuvu+fZtfx6/bD/by0Wp62G/moEI1If/8F/7SSuYTKfweyYeAbn4AQ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N2XS1yAAAANwAAAAPAAAAAAAAAAAA&#10;AAAAAJ8CAABkcnMvZG93bnJldi54bWxQSwUGAAAAAAQABAD3AAAAlAMAAAAA&#10;">
                        <v:imagedata r:id="rId36" o:title=""/>
                        <v:path arrowok="t"/>
                      </v:shape>
                      <v:shape id="รูปภาพ 300" o:spid="_x0000_s1029" type="#_x0000_t75" style="position:absolute;top:6667;width:2571;height:22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akYDBAAAA3AAAAA8AAABkcnMvZG93bnJldi54bWxET91qwjAUvhd8h3CE3WniBC2dUYZs4HCC&#10;fw9w1hybsuakNJlWn365ELz8+P7ny87V4kJtqDxrGI8UCOLCm4pLDafj5zADESKywdozabhRgOWi&#10;35tjbvyV93Q5xFKkEA45arAxNrmUobDkMIx8Q5y4s28dxgTbUpoWrync1fJVqal0WHFqsNjQylLx&#10;e/hzGsKXr9zHxmZb9a2acLr/nOvdTOuXQff+BiJSF5/ih3ttNExUmp/OpCMgF/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cakYDBAAAA3AAAAA8AAAAAAAAAAAAAAAAAnwIA&#10;AGRycy9kb3ducmV2LnhtbFBLBQYAAAAABAAEAPcAAACNAwAAAAA=&#10;">
                        <v:imagedata r:id="rId37" o:title=""/>
                        <v:path arrowok="t"/>
                      </v:shape>
                    </v:group>
                  </w:pict>
                </mc:Fallback>
              </mc:AlternateContent>
            </w:r>
            <w:r w:rsidRPr="00AD06F5">
              <w:rPr>
                <w:rFonts w:ascii="TH SarabunPSK" w:hAnsi="TH SarabunPSK" w:cs="TH SarabunPSK"/>
                <w:sz w:val="32"/>
                <w:szCs w:val="32"/>
              </w:rPr>
              <w:t>3 =</w:t>
            </w:r>
          </w:p>
        </w:tc>
      </w:tr>
      <w:tr w:rsidR="00AD06F5" w:rsidRPr="00AD06F5" w:rsidTr="00AD06F5">
        <w:tc>
          <w:tcPr>
            <w:tcW w:w="1701" w:type="dxa"/>
          </w:tcPr>
          <w:p w:rsidR="00AD06F5" w:rsidRPr="00AD06F5" w:rsidRDefault="00AB1778" w:rsidP="00AD06F5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 – 7</w:t>
            </w:r>
          </w:p>
        </w:tc>
        <w:tc>
          <w:tcPr>
            <w:tcW w:w="3261" w:type="dxa"/>
          </w:tcPr>
          <w:p w:rsidR="00AD06F5" w:rsidRPr="00AD06F5" w:rsidRDefault="00AD06F5" w:rsidP="00AD06F5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 w:hint="cs"/>
                <w:sz w:val="32"/>
                <w:szCs w:val="32"/>
                <w:cs/>
              </w:rPr>
              <w:t>พอใช้</w:t>
            </w:r>
          </w:p>
        </w:tc>
        <w:tc>
          <w:tcPr>
            <w:tcW w:w="2976" w:type="dxa"/>
          </w:tcPr>
          <w:p w:rsidR="00AD06F5" w:rsidRPr="00AD06F5" w:rsidRDefault="00AD06F5" w:rsidP="00AD06F5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/>
                <w:sz w:val="32"/>
                <w:szCs w:val="32"/>
              </w:rPr>
              <w:t xml:space="preserve">2 = </w:t>
            </w:r>
          </w:p>
        </w:tc>
      </w:tr>
      <w:tr w:rsidR="00AD06F5" w:rsidRPr="00AD06F5" w:rsidTr="00AD06F5">
        <w:tc>
          <w:tcPr>
            <w:tcW w:w="1701" w:type="dxa"/>
          </w:tcPr>
          <w:p w:rsidR="00AD06F5" w:rsidRPr="00AD06F5" w:rsidRDefault="00AB1778" w:rsidP="00AD06F5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 – 4</w:t>
            </w:r>
          </w:p>
        </w:tc>
        <w:tc>
          <w:tcPr>
            <w:tcW w:w="3261" w:type="dxa"/>
          </w:tcPr>
          <w:p w:rsidR="00AD06F5" w:rsidRPr="00AD06F5" w:rsidRDefault="00AD06F5" w:rsidP="00AD06F5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ปรับปรุง</w:t>
            </w:r>
          </w:p>
        </w:tc>
        <w:tc>
          <w:tcPr>
            <w:tcW w:w="2976" w:type="dxa"/>
          </w:tcPr>
          <w:p w:rsidR="00AD06F5" w:rsidRPr="00AD06F5" w:rsidRDefault="00AD06F5" w:rsidP="00AD06F5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/>
                <w:sz w:val="32"/>
                <w:szCs w:val="32"/>
              </w:rPr>
              <w:t xml:space="preserve">1 = </w:t>
            </w:r>
          </w:p>
        </w:tc>
      </w:tr>
    </w:tbl>
    <w:p w:rsidR="00AD06F5" w:rsidRPr="00AD06F5" w:rsidRDefault="00AD06F5" w:rsidP="00AD06F5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AD06F5" w:rsidRPr="00AD06F5" w:rsidRDefault="00AD06F5" w:rsidP="00AD06F5">
      <w:pPr>
        <w:spacing w:after="0"/>
        <w:rPr>
          <w:rFonts w:ascii="TH SarabunPSK" w:hAnsi="TH SarabunPSK" w:cs="TH SarabunPSK"/>
          <w:sz w:val="32"/>
          <w:szCs w:val="32"/>
        </w:rPr>
      </w:pPr>
      <w:r w:rsidRPr="00AD06F5">
        <w:rPr>
          <w:rFonts w:ascii="TH SarabunPSK" w:hAnsi="TH SarabunPSK" w:cs="TH SarabunPSK"/>
          <w:sz w:val="32"/>
          <w:szCs w:val="32"/>
        </w:rPr>
        <w:t xml:space="preserve">        * </w:t>
      </w:r>
      <w:r w:rsidRPr="00AD06F5">
        <w:rPr>
          <w:rFonts w:ascii="TH SarabunPSK" w:hAnsi="TH SarabunPSK" w:cs="TH SarabunPSK"/>
          <w:sz w:val="32"/>
          <w:szCs w:val="32"/>
          <w:cs/>
        </w:rPr>
        <w:t xml:space="preserve">ผ่านเกณฑ์ร้อยละ </w:t>
      </w:r>
      <w:r w:rsidRPr="00AD06F5">
        <w:rPr>
          <w:rFonts w:ascii="TH SarabunPSK" w:hAnsi="TH SarabunPSK" w:cs="TH SarabunPSK"/>
          <w:sz w:val="32"/>
          <w:szCs w:val="32"/>
        </w:rPr>
        <w:t>70</w:t>
      </w:r>
      <w:r w:rsidRPr="00AD06F5">
        <w:rPr>
          <w:rFonts w:ascii="TH SarabunPSK" w:hAnsi="TH SarabunPSK" w:cs="TH SarabunPSK"/>
          <w:sz w:val="32"/>
          <w:szCs w:val="32"/>
          <w:cs/>
        </w:rPr>
        <w:t xml:space="preserve"> ของคะแนนเต็ม (ต้องได้คะแนน </w:t>
      </w:r>
      <w:r w:rsidR="00AB1778">
        <w:rPr>
          <w:rFonts w:ascii="TH SarabunPSK" w:hAnsi="TH SarabunPSK" w:cs="TH SarabunPSK"/>
          <w:sz w:val="32"/>
          <w:szCs w:val="32"/>
        </w:rPr>
        <w:t>7</w:t>
      </w:r>
      <w:r w:rsidRPr="00AD06F5">
        <w:rPr>
          <w:rFonts w:ascii="TH SarabunPSK" w:hAnsi="TH SarabunPSK" w:cs="TH SarabunPSK"/>
          <w:sz w:val="32"/>
          <w:szCs w:val="32"/>
          <w:cs/>
        </w:rPr>
        <w:t xml:space="preserve"> คะแนนขึ้นไป)</w:t>
      </w:r>
    </w:p>
    <w:p w:rsidR="00AD06F5" w:rsidRPr="00AD06F5" w:rsidRDefault="00AD06F5" w:rsidP="00AD06F5">
      <w:pPr>
        <w:spacing w:after="0"/>
        <w:rPr>
          <w:rFonts w:ascii="TH SarabunPSK" w:hAnsi="TH SarabunPSK" w:cs="TH SarabunPSK"/>
          <w:sz w:val="32"/>
          <w:szCs w:val="32"/>
        </w:rPr>
      </w:pPr>
      <w:r w:rsidRPr="00AD06F5">
        <w:rPr>
          <w:rFonts w:ascii="TH SarabunPSK" w:hAnsi="TH SarabunPSK" w:cs="TH SarabunPSK"/>
          <w:sz w:val="32"/>
          <w:szCs w:val="32"/>
          <w:cs/>
        </w:rPr>
        <w:t xml:space="preserve">          คะแนนเต็ม </w:t>
      </w:r>
      <w:r w:rsidR="00AB1778">
        <w:rPr>
          <w:rFonts w:ascii="TH SarabunPSK" w:hAnsi="TH SarabunPSK" w:cs="TH SarabunPSK"/>
          <w:sz w:val="32"/>
          <w:szCs w:val="32"/>
        </w:rPr>
        <w:t>10</w:t>
      </w:r>
      <w:r w:rsidRPr="00AD06F5">
        <w:rPr>
          <w:rFonts w:ascii="TH SarabunPSK" w:hAnsi="TH SarabunPSK" w:cs="TH SarabunPSK"/>
          <w:sz w:val="32"/>
          <w:szCs w:val="32"/>
        </w:rPr>
        <w:t xml:space="preserve"> </w:t>
      </w:r>
      <w:r w:rsidRPr="00AD06F5">
        <w:rPr>
          <w:rFonts w:ascii="TH SarabunPSK" w:hAnsi="TH SarabunPSK" w:cs="TH SarabunPSK"/>
          <w:sz w:val="32"/>
          <w:szCs w:val="32"/>
          <w:cs/>
        </w:rPr>
        <w:t>คะแนน ได้คะแนน</w:t>
      </w:r>
      <w:r w:rsidRPr="00AD06F5">
        <w:rPr>
          <w:rFonts w:ascii="TH SarabunPSK" w:hAnsi="TH SarabunPSK" w:cs="TH SarabunPSK"/>
          <w:sz w:val="32"/>
          <w:szCs w:val="32"/>
        </w:rPr>
        <w:t>……………..</w:t>
      </w:r>
      <w:r w:rsidRPr="00AD06F5">
        <w:rPr>
          <w:rFonts w:ascii="TH SarabunPSK" w:hAnsi="TH SarabunPSK" w:cs="TH SarabunPSK"/>
          <w:sz w:val="32"/>
          <w:szCs w:val="32"/>
          <w:cs/>
        </w:rPr>
        <w:t>คะแนน   ระดับคุณภาพ</w:t>
      </w:r>
      <w:r w:rsidRPr="00AD06F5">
        <w:rPr>
          <w:rFonts w:ascii="TH SarabunPSK" w:hAnsi="TH SarabunPSK" w:cs="TH SarabunPSK"/>
          <w:sz w:val="32"/>
          <w:szCs w:val="32"/>
        </w:rPr>
        <w:t>……………….</w:t>
      </w:r>
    </w:p>
    <w:p w:rsidR="00AD06F5" w:rsidRPr="00AD06F5" w:rsidRDefault="00AD06F5" w:rsidP="00AD06F5">
      <w:pPr>
        <w:spacing w:after="160" w:line="259" w:lineRule="auto"/>
        <w:ind w:left="240"/>
        <w:rPr>
          <w:rFonts w:ascii="TH SarabunPSK" w:hAnsi="TH SarabunPSK" w:cs="TH SarabunPSK"/>
          <w:b/>
          <w:bCs/>
          <w:sz w:val="36"/>
          <w:szCs w:val="36"/>
        </w:rPr>
      </w:pPr>
    </w:p>
    <w:p w:rsidR="00AD06F5" w:rsidRPr="00AD06F5" w:rsidRDefault="00AD06F5" w:rsidP="00AD06F5">
      <w:pPr>
        <w:spacing w:after="0" w:line="259" w:lineRule="auto"/>
        <w:ind w:left="240"/>
        <w:rPr>
          <w:rFonts w:ascii="TH SarabunPSK" w:hAnsi="TH SarabunPSK" w:cs="TH SarabunPSK"/>
          <w:sz w:val="32"/>
          <w:szCs w:val="32"/>
        </w:rPr>
      </w:pPr>
      <w:r w:rsidRPr="00AD06F5">
        <w:rPr>
          <w:rFonts w:ascii="TH SarabunPSK" w:hAnsi="TH SarabunPSK" w:cs="TH SarabunPSK"/>
          <w:b/>
          <w:bCs/>
          <w:sz w:val="36"/>
          <w:szCs w:val="36"/>
        </w:rPr>
        <w:t xml:space="preserve">                                       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ลงชื่อ</w:t>
      </w:r>
      <w:r w:rsidRPr="00AD06F5">
        <w:rPr>
          <w:rFonts w:ascii="TH SarabunPSK" w:hAnsi="TH SarabunPSK" w:cs="TH SarabunPSK"/>
          <w:sz w:val="32"/>
          <w:szCs w:val="32"/>
        </w:rPr>
        <w:t>…………………………………….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ผู้ตรวจ</w:t>
      </w:r>
    </w:p>
    <w:p w:rsidR="00AD06F5" w:rsidRPr="00AD06F5" w:rsidRDefault="00AD06F5" w:rsidP="00AD06F5">
      <w:pPr>
        <w:spacing w:after="0" w:line="259" w:lineRule="auto"/>
        <w:ind w:left="240"/>
        <w:rPr>
          <w:rFonts w:ascii="TH SarabunPSK" w:hAnsi="TH SarabunPSK" w:cs="TH SarabunPSK"/>
          <w:sz w:val="32"/>
          <w:szCs w:val="32"/>
          <w:cs/>
        </w:rPr>
      </w:pPr>
      <w:r w:rsidRPr="00AD06F5">
        <w:rPr>
          <w:rFonts w:ascii="TH SarabunPSK" w:hAnsi="TH SarabunPSK" w:cs="TH SarabunPSK"/>
          <w:sz w:val="32"/>
          <w:szCs w:val="32"/>
        </w:rPr>
        <w:t xml:space="preserve">                                                    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(นางสาวจันทร์ฉาย  หอมเหม)</w:t>
      </w:r>
    </w:p>
    <w:p w:rsidR="00AC7B1E" w:rsidRPr="00AD06F5" w:rsidRDefault="00AC7B1E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742208" behindDoc="1" locked="0" layoutInCell="1" allowOverlap="1" wp14:anchorId="01A26CBD" wp14:editId="4F324E80">
                <wp:simplePos x="0" y="0"/>
                <wp:positionH relativeFrom="column">
                  <wp:posOffset>1375638</wp:posOffset>
                </wp:positionH>
                <wp:positionV relativeFrom="paragraph">
                  <wp:posOffset>94555</wp:posOffset>
                </wp:positionV>
                <wp:extent cx="3061970" cy="1250315"/>
                <wp:effectExtent l="19050" t="0" r="43180" b="521335"/>
                <wp:wrapNone/>
                <wp:docPr id="65" name="คำบรรยายภาพแบบเมฆ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1970" cy="1250315"/>
                        </a:xfrm>
                        <a:prstGeom prst="cloudCallout">
                          <a:avLst>
                            <a:gd name="adj1" fmla="val 13256"/>
                            <a:gd name="adj2" fmla="val 85268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53F6" w:rsidRDefault="008353F6" w:rsidP="00AB177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คำบรรยายภาพแบบเมฆ 65" o:spid="_x0000_s1088" type="#_x0000_t106" style="position:absolute;margin-left:108.3pt;margin-top:7.45pt;width:241.1pt;height:98.45pt;z-index:-25157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" adj="13663,29218" fillcolor="white [3201]" strokecolor="#f79646 [3209]" strokeweight="2pt">
                <v:textbox>
                  <w:txbxContent>
                    <w:p w:rsidR="008353F6" w:rsidRDefault="008353F6" w:rsidP="00AB1778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AB1778" w:rsidRDefault="00AB1778" w:rsidP="00D55A0B">
      <w:pPr>
        <w:rPr>
          <w:szCs w:val="22"/>
        </w:rPr>
      </w:pPr>
    </w:p>
    <w:p w:rsidR="00AB1778" w:rsidRPr="00AB1778" w:rsidRDefault="00AB1778" w:rsidP="00AB177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</w:t>
      </w:r>
      <w:r w:rsidRPr="00AB1778">
        <w:rPr>
          <w:rFonts w:ascii="TH SarabunPSK" w:hAnsi="TH SarabunPSK" w:cs="TH SarabunPSK"/>
          <w:sz w:val="32"/>
          <w:szCs w:val="32"/>
          <w:cs/>
        </w:rPr>
        <w:t>ไปทำแบบฝึกทักษะ</w:t>
      </w:r>
      <w:r w:rsidRPr="00AB1778">
        <w:rPr>
          <w:rFonts w:ascii="TH SarabunPSK" w:hAnsi="TH SarabunPSK" w:cs="TH SarabunPSK" w:hint="cs"/>
          <w:sz w:val="32"/>
          <w:szCs w:val="32"/>
          <w:cs/>
        </w:rPr>
        <w:t>....</w:t>
      </w:r>
    </w:p>
    <w:p w:rsidR="00AB1778" w:rsidRPr="00AB1778" w:rsidRDefault="00AB1778" w:rsidP="00AB177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AB1778">
        <w:rPr>
          <w:rFonts w:ascii="TH SarabunPSK" w:hAnsi="TH SarabunPSK" w:cs="TH SarabunPSK" w:hint="cs"/>
          <w:sz w:val="32"/>
          <w:szCs w:val="32"/>
          <w:cs/>
        </w:rPr>
        <w:t xml:space="preserve">      ในหน้าถัดไปเลยครับ</w:t>
      </w: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  <w:r>
        <w:rPr>
          <w:noProof/>
          <w:szCs w:val="22"/>
        </w:rPr>
        <w:drawing>
          <wp:anchor distT="0" distB="0" distL="114300" distR="114300" simplePos="0" relativeHeight="251743232" behindDoc="1" locked="0" layoutInCell="1" allowOverlap="1" wp14:anchorId="57FA550C" wp14:editId="399D9CC7">
            <wp:simplePos x="0" y="0"/>
            <wp:positionH relativeFrom="column">
              <wp:posOffset>1643380</wp:posOffset>
            </wp:positionH>
            <wp:positionV relativeFrom="paragraph">
              <wp:posOffset>97155</wp:posOffset>
            </wp:positionV>
            <wp:extent cx="2647950" cy="979805"/>
            <wp:effectExtent l="0" t="0" r="0" b="0"/>
            <wp:wrapThrough wrapText="bothSides">
              <wp:wrapPolygon edited="0">
                <wp:start x="0" y="0"/>
                <wp:lineTo x="0" y="20998"/>
                <wp:lineTo x="21445" y="20998"/>
                <wp:lineTo x="21445" y="0"/>
                <wp:lineTo x="0" y="0"/>
              </wp:wrapPolygon>
            </wp:wrapThrough>
            <wp:docPr id="66" name="รูปภาพ 66" descr="คำอธิบาย: ผลการค้นหารูปภาพสำหรับ รูปการ์ตูนน่ารักๆ">
              <a:hlinkClick xmlns:a="http://schemas.openxmlformats.org/drawingml/2006/main" r:id="rId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คำอธิบาย: ผลการค้นหารูปภาพสำหรับ รูปการ์ตูนน่ารักๆ">
                      <a:hlinkClick r:id="rId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97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B1778" w:rsidRDefault="00AB1778" w:rsidP="00D55A0B">
      <w:pPr>
        <w:rPr>
          <w:szCs w:val="22"/>
        </w:rPr>
      </w:pPr>
    </w:p>
    <w:p w:rsidR="00AC7B1E" w:rsidRDefault="00AB1778" w:rsidP="00D55A0B">
      <w:pPr>
        <w:rPr>
          <w:szCs w:val="22"/>
        </w:rPr>
      </w:pPr>
      <w:r>
        <w:rPr>
          <w:noProof/>
          <w:szCs w:val="22"/>
        </w:rPr>
        <w:lastRenderedPageBreak/>
        <w:drawing>
          <wp:anchor distT="0" distB="0" distL="114300" distR="114300" simplePos="0" relativeHeight="251741184" behindDoc="0" locked="0" layoutInCell="1" allowOverlap="1" wp14:anchorId="6E945BF3" wp14:editId="4C987B6D">
            <wp:simplePos x="0" y="0"/>
            <wp:positionH relativeFrom="column">
              <wp:posOffset>97790</wp:posOffset>
            </wp:positionH>
            <wp:positionV relativeFrom="paragraph">
              <wp:posOffset>66040</wp:posOffset>
            </wp:positionV>
            <wp:extent cx="2785745" cy="723900"/>
            <wp:effectExtent l="0" t="0" r="0" b="0"/>
            <wp:wrapNone/>
            <wp:docPr id="64" name="รูปภาพ 64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2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74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7B1E" w:rsidRDefault="00AB1778" w:rsidP="00AB1778">
      <w:pPr>
        <w:rPr>
          <w:szCs w:val="22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          </w:t>
      </w:r>
      <w:r w:rsidRPr="00AD06F5"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แบบฝึกทักษะที่ </w:t>
      </w:r>
      <w:r>
        <w:rPr>
          <w:rFonts w:ascii="TH SarabunPSK" w:hAnsi="TH SarabunPSK" w:cs="TH SarabunPSK"/>
          <w:b/>
          <w:bCs/>
          <w:sz w:val="40"/>
          <w:szCs w:val="40"/>
        </w:rPr>
        <w:t>2</w:t>
      </w:r>
    </w:p>
    <w:p w:rsidR="000F00CD" w:rsidRDefault="000F00CD" w:rsidP="00AB1778">
      <w:pPr>
        <w:rPr>
          <w:szCs w:val="22"/>
        </w:rPr>
      </w:pPr>
      <w:r w:rsidRPr="00AD06F5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6ACBA7C2" wp14:editId="21EFB25E">
                <wp:simplePos x="0" y="0"/>
                <wp:positionH relativeFrom="column">
                  <wp:posOffset>433705</wp:posOffset>
                </wp:positionH>
                <wp:positionV relativeFrom="line">
                  <wp:posOffset>122555</wp:posOffset>
                </wp:positionV>
                <wp:extent cx="5267325" cy="447675"/>
                <wp:effectExtent l="19050" t="19050" r="47625" b="47625"/>
                <wp:wrapNone/>
                <wp:docPr id="47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67325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F79646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F00CD" w:rsidRDefault="000F00CD" w:rsidP="000F00CD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ชื่อ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………………………………………………..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นามสกุล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……………………….……………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กลุ่ม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………………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_x0000_s1089" style="position:absolute;margin-left:34.15pt;margin-top:9.65pt;width:414.75pt;height:35.2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" strokecolor="#f79646" strokeweight="5pt">
                <v:stroke linestyle="thickThin"/>
                <v:shadow color="#868686"/>
                <v:textbox>
                  <w:txbxContent>
                    <w:p w:rsidR="000F00CD" w:rsidRDefault="000F00CD" w:rsidP="000F00CD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   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ชื่อ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………………………………………………..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นามสกุล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……………………….……………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กลุ่ม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………………</w:t>
                      </w:r>
                    </w:p>
                  </w:txbxContent>
                </v:textbox>
                <w10:wrap anchory="line"/>
              </v:rect>
            </w:pict>
          </mc:Fallback>
        </mc:AlternateContent>
      </w:r>
    </w:p>
    <w:p w:rsidR="000F00CD" w:rsidRDefault="000F00CD" w:rsidP="00AB1778">
      <w:pPr>
        <w:rPr>
          <w:szCs w:val="22"/>
        </w:rPr>
      </w:pPr>
    </w:p>
    <w:p w:rsidR="00AC7B1E" w:rsidRDefault="00AB1778" w:rsidP="00D55A0B">
      <w:pPr>
        <w:rPr>
          <w:szCs w:val="22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744256" behindDoc="1" locked="0" layoutInCell="1" allowOverlap="1" wp14:anchorId="10C3F212" wp14:editId="482A5E7A">
                <wp:simplePos x="0" y="0"/>
                <wp:positionH relativeFrom="column">
                  <wp:posOffset>327804</wp:posOffset>
                </wp:positionH>
                <wp:positionV relativeFrom="paragraph">
                  <wp:posOffset>220633</wp:posOffset>
                </wp:positionV>
                <wp:extent cx="5555411" cy="6098875"/>
                <wp:effectExtent l="19050" t="19050" r="45720" b="35560"/>
                <wp:wrapNone/>
                <wp:docPr id="67" name="สี่เหลี่ยมผืนผ้า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55411" cy="6098875"/>
                        </a:xfrm>
                        <a:prstGeom prst="rect">
                          <a:avLst/>
                        </a:prstGeom>
                        <a:ln w="57150">
                          <a:prstDash val="sysDot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67" o:spid="_x0000_s1026" style="position:absolute;margin-left:25.8pt;margin-top:17.35pt;width:437.45pt;height:480.25pt;z-index:-251572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" fillcolor="white [3201]" strokecolor="#f79646 [3209]" strokeweight="4.5pt">
                <v:stroke dashstyle="1 1"/>
              </v:rect>
            </w:pict>
          </mc:Fallback>
        </mc:AlternateContent>
      </w:r>
    </w:p>
    <w:p w:rsidR="00AB1778" w:rsidRPr="00267E87" w:rsidRDefault="00267E87" w:rsidP="00AB1778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  <w:cs/>
        </w:rPr>
      </w:pPr>
      <w:r>
        <w:rPr>
          <w:rFonts w:ascii="TH SarabunPSK" w:eastAsia="CordiaNew-Bold" w:hAnsi="TH SarabunPSK" w:cs="TH SarabunPSK" w:hint="cs"/>
          <w:b/>
          <w:bCs/>
          <w:sz w:val="32"/>
          <w:szCs w:val="32"/>
          <w:cs/>
        </w:rPr>
        <w:t xml:space="preserve">                </w:t>
      </w:r>
      <w:r w:rsidR="00AB1778" w:rsidRPr="00AB1778">
        <w:rPr>
          <w:rFonts w:ascii="TH SarabunPSK" w:eastAsia="CordiaNew-Bold" w:hAnsi="TH SarabunPSK" w:cs="TH SarabunPSK"/>
          <w:b/>
          <w:bCs/>
          <w:sz w:val="32"/>
          <w:szCs w:val="32"/>
          <w:u w:val="double"/>
          <w:cs/>
        </w:rPr>
        <w:t>คำชี้แจง</w:t>
      </w:r>
      <w:r w:rsidR="00AB1778" w:rsidRPr="00AB1778">
        <w:rPr>
          <w:rFonts w:ascii="TH SarabunPSK" w:eastAsia="CordiaNew-Bold" w:hAnsi="TH SarabunPSK" w:cs="TH SarabunPSK"/>
          <w:b/>
          <w:bCs/>
          <w:sz w:val="32"/>
          <w:szCs w:val="32"/>
          <w:cs/>
        </w:rPr>
        <w:t xml:space="preserve"> </w:t>
      </w:r>
      <w:r w:rsidR="00AB1778" w:rsidRPr="00AB1778">
        <w:rPr>
          <w:rFonts w:ascii="TH SarabunPSK" w:eastAsia="CordiaNew-Bold" w:hAnsi="TH SarabunPSK" w:cs="TH SarabunPSK"/>
          <w:sz w:val="32"/>
          <w:szCs w:val="32"/>
          <w:cs/>
        </w:rPr>
        <w:t>พิจารณาปัญหาที่กำหนดให้แล้วหาคำตอบพร้อมทั้งแสดงเหตุผล</w:t>
      </w:r>
      <w:r>
        <w:rPr>
          <w:rFonts w:ascii="TH SarabunPSK" w:eastAsia="CordiaNew-Bold" w:hAnsi="TH SarabunPSK" w:cs="TH SarabunPSK"/>
          <w:sz w:val="32"/>
          <w:szCs w:val="32"/>
        </w:rPr>
        <w:t xml:space="preserve"> 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(ข้อละ </w:t>
      </w:r>
      <w:r>
        <w:rPr>
          <w:rFonts w:ascii="TH SarabunPSK" w:eastAsia="CordiaNew-Bold" w:hAnsi="TH SarabunPSK" w:cs="TH SarabunPSK"/>
          <w:sz w:val="32"/>
          <w:szCs w:val="32"/>
        </w:rPr>
        <w:t>2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คะแนน)</w:t>
      </w:r>
    </w:p>
    <w:p w:rsidR="00AB1778" w:rsidRPr="00AB1778" w:rsidRDefault="00AB1778" w:rsidP="00AB1778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</w:t>
      </w:r>
    </w:p>
    <w:p w:rsidR="00AB1778" w:rsidRPr="00AB1778" w:rsidRDefault="00AB1778" w:rsidP="00AB1778">
      <w:pPr>
        <w:tabs>
          <w:tab w:val="left" w:pos="180"/>
        </w:tabs>
        <w:spacing w:after="0" w:line="240" w:lineRule="auto"/>
        <w:ind w:left="180" w:hanging="18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  </w:t>
      </w:r>
      <w:r w:rsidRPr="00AB1778">
        <w:rPr>
          <w:rFonts w:ascii="TH SarabunPSK" w:eastAsia="CordiaNew-Bold" w:hAnsi="TH SarabunPSK" w:cs="TH SarabunPSK"/>
          <w:sz w:val="32"/>
          <w:szCs w:val="32"/>
        </w:rPr>
        <w:t>1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. กล่องใบหนึ่งมีลูกบอลขนาดเท่า ๆ กันดังนี้ ลูกบอลสีแดง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5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ลูก สีขาว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1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ลูก และสีเขียว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5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ลูก </w:t>
      </w:r>
    </w:p>
    <w:p w:rsidR="00AB1778" w:rsidRPr="00AB1778" w:rsidRDefault="00AB1778" w:rsidP="00AB1778">
      <w:pPr>
        <w:tabs>
          <w:tab w:val="left" w:pos="180"/>
        </w:tabs>
        <w:spacing w:after="0" w:line="240" w:lineRule="auto"/>
        <w:ind w:left="180" w:hanging="18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เขย่ากล่องหยิบขึ้นมา 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1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ลูก มีโอกาสที่จะหยิบได้ลูกบอลสีอะไรมากที่สุด</w:t>
      </w:r>
    </w:p>
    <w:p w:rsidR="00AB1778" w:rsidRPr="00AB1778" w:rsidRDefault="00AB1778" w:rsidP="00AB1778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AB1778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ตอบ </w:t>
      </w:r>
      <w:r w:rsidRPr="00AB1778">
        <w:rPr>
          <w:rFonts w:ascii="TH SarabunPSK" w:eastAsia="CordiaNew-Bold" w:hAnsi="TH SarabunPSK" w:cs="TH SarabunPSK"/>
          <w:sz w:val="32"/>
          <w:szCs w:val="32"/>
        </w:rPr>
        <w:t>……………………………………………………………………………………….</w:t>
      </w:r>
    </w:p>
    <w:p w:rsidR="00AB1778" w:rsidRPr="00AB1778" w:rsidRDefault="00AB1778" w:rsidP="00AB1778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AB1778">
        <w:rPr>
          <w:rFonts w:ascii="TH SarabunPSK" w:eastAsia="CordiaNew-Bold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b/>
          <w:bCs/>
          <w:sz w:val="32"/>
          <w:szCs w:val="32"/>
          <w:cs/>
        </w:rPr>
        <w:t xml:space="preserve"> 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เหตุผล </w:t>
      </w:r>
      <w:r w:rsidRPr="00AB1778">
        <w:rPr>
          <w:rFonts w:ascii="TH SarabunPSK" w:eastAsia="CordiaNew-Bold" w:hAnsi="TH SarabunPSK" w:cs="TH SarabunPSK"/>
          <w:sz w:val="32"/>
          <w:szCs w:val="32"/>
        </w:rPr>
        <w:t>……………………………………………………………………………………..</w:t>
      </w:r>
    </w:p>
    <w:p w:rsidR="00AB1778" w:rsidRDefault="00AB1778" w:rsidP="00AB1778">
      <w:pPr>
        <w:spacing w:after="0" w:line="240" w:lineRule="auto"/>
        <w:ind w:left="180" w:hanging="18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 </w:t>
      </w:r>
      <w:r w:rsidRPr="00AB1778">
        <w:rPr>
          <w:rFonts w:ascii="TH SarabunPSK" w:eastAsia="CordiaNew-Bold" w:hAnsi="TH SarabunPSK" w:cs="TH SarabunPSK"/>
          <w:sz w:val="32"/>
          <w:szCs w:val="32"/>
        </w:rPr>
        <w:t>2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. ถุงใบหนึ่งมีลูกแก้วสีเขียว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2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ลูก สีฟ้า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2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ลูก ทุกลูกมีขนาดเท่ากัน หลับตาหยิบลูกแก้ว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1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ลูก จะมี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</w:p>
    <w:p w:rsidR="00AB1778" w:rsidRPr="00AB1778" w:rsidRDefault="00AB1778" w:rsidP="00AB1778">
      <w:pPr>
        <w:spacing w:after="0" w:line="240" w:lineRule="auto"/>
        <w:ind w:left="180" w:hanging="18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โอกาสหยิบได้สีใดมากกว่า เพราะเหตุใด</w:t>
      </w:r>
    </w:p>
    <w:p w:rsidR="00AB1778" w:rsidRPr="00AB1778" w:rsidRDefault="00AB1778" w:rsidP="00AB1778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AB1778">
        <w:rPr>
          <w:rFonts w:ascii="TH SarabunPSK" w:eastAsia="CordiaNew-Bold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b/>
          <w:bCs/>
          <w:sz w:val="32"/>
          <w:szCs w:val="32"/>
          <w:cs/>
        </w:rPr>
        <w:t xml:space="preserve"> 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ตอบ </w:t>
      </w:r>
      <w:r w:rsidRPr="00AB1778">
        <w:rPr>
          <w:rFonts w:ascii="TH SarabunPSK" w:eastAsia="CordiaNew-Bold" w:hAnsi="TH SarabunPSK" w:cs="TH SarabunPSK"/>
          <w:sz w:val="32"/>
          <w:szCs w:val="32"/>
        </w:rPr>
        <w:t>……………………………………………………………………………………….</w:t>
      </w:r>
    </w:p>
    <w:p w:rsidR="00AB1778" w:rsidRPr="00AB1778" w:rsidRDefault="00AB1778" w:rsidP="00AB1778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AB1778">
        <w:rPr>
          <w:rFonts w:ascii="TH SarabunPSK" w:eastAsia="CordiaNew-Bold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b/>
          <w:bCs/>
          <w:sz w:val="32"/>
          <w:szCs w:val="32"/>
          <w:cs/>
        </w:rPr>
        <w:t xml:space="preserve"> 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เหตุผล </w:t>
      </w:r>
      <w:r w:rsidRPr="00AB1778">
        <w:rPr>
          <w:rFonts w:ascii="TH SarabunPSK" w:eastAsia="CordiaNew-Bold" w:hAnsi="TH SarabunPSK" w:cs="TH SarabunPSK"/>
          <w:sz w:val="32"/>
          <w:szCs w:val="32"/>
        </w:rPr>
        <w:t>……………………………………………………………………………………..</w:t>
      </w:r>
    </w:p>
    <w:p w:rsidR="00AB1778" w:rsidRDefault="00AB1778" w:rsidP="00AB1778">
      <w:pPr>
        <w:spacing w:after="0" w:line="240" w:lineRule="auto"/>
        <w:ind w:left="180" w:hanging="18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 </w:t>
      </w:r>
      <w:r w:rsidRPr="00AB1778">
        <w:rPr>
          <w:rFonts w:ascii="TH SarabunPSK" w:eastAsia="CordiaNew-Bold" w:hAnsi="TH SarabunPSK" w:cs="TH SarabunPSK"/>
          <w:sz w:val="32"/>
          <w:szCs w:val="32"/>
        </w:rPr>
        <w:t>3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. กล่องใบหนึ่งใส่ยางรัดผมสีต่าง ๆ ขนาดเท่า ๆ กันมีสีน้ำเงิน 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5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เส้น สีเขียว 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4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เส้น และสีแดง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</w:t>
      </w:r>
    </w:p>
    <w:p w:rsidR="00AB1778" w:rsidRPr="00AB1778" w:rsidRDefault="00AB1778" w:rsidP="00AB1778">
      <w:pPr>
        <w:spacing w:after="0" w:line="240" w:lineRule="auto"/>
        <w:ind w:left="180" w:hanging="18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      </w:t>
      </w:r>
      <w:r>
        <w:rPr>
          <w:rFonts w:ascii="TH SarabunPSK" w:eastAsia="CordiaNew-Bold" w:hAnsi="TH SarabunPSK" w:cs="TH SarabunPSK"/>
          <w:sz w:val="32"/>
          <w:szCs w:val="32"/>
        </w:rPr>
        <w:t xml:space="preserve"> 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3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เส้น คนให้คละกันหยิบขึ้นมา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1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เส้น มีโอกาสเป็นสีอะไรมากที่สุดเพราะอะไร</w:t>
      </w:r>
    </w:p>
    <w:p w:rsidR="00AB1778" w:rsidRPr="00AB1778" w:rsidRDefault="00AB1778" w:rsidP="00AB1778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AB1778">
        <w:rPr>
          <w:rFonts w:ascii="TH SarabunPSK" w:eastAsia="CordiaNew-Bold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b/>
          <w:bCs/>
          <w:sz w:val="32"/>
          <w:szCs w:val="32"/>
          <w:cs/>
        </w:rPr>
        <w:t xml:space="preserve">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ตอบ </w:t>
      </w:r>
      <w:r w:rsidRPr="00AB1778">
        <w:rPr>
          <w:rFonts w:ascii="TH SarabunPSK" w:eastAsia="CordiaNew-Bold" w:hAnsi="TH SarabunPSK" w:cs="TH SarabunPSK"/>
          <w:sz w:val="32"/>
          <w:szCs w:val="32"/>
        </w:rPr>
        <w:t>……………………………………………………………………………………….</w:t>
      </w:r>
    </w:p>
    <w:p w:rsidR="00AB1778" w:rsidRPr="00AB1778" w:rsidRDefault="00AB1778" w:rsidP="00AB1778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AB1778">
        <w:rPr>
          <w:rFonts w:ascii="TH SarabunPSK" w:eastAsia="CordiaNew-Bold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เหตุผล </w:t>
      </w:r>
      <w:r w:rsidRPr="00AB1778">
        <w:rPr>
          <w:rFonts w:ascii="TH SarabunPSK" w:eastAsia="CordiaNew-Bold" w:hAnsi="TH SarabunPSK" w:cs="TH SarabunPSK"/>
          <w:sz w:val="32"/>
          <w:szCs w:val="32"/>
        </w:rPr>
        <w:t>……………………………………………………………………………………..</w:t>
      </w:r>
    </w:p>
    <w:p w:rsidR="00AB1778" w:rsidRDefault="00AB1778" w:rsidP="00AB1778">
      <w:pPr>
        <w:spacing w:after="0" w:line="240" w:lineRule="auto"/>
        <w:ind w:left="270" w:hanging="27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</w:t>
      </w:r>
      <w:r w:rsidRPr="00AB1778">
        <w:rPr>
          <w:rFonts w:ascii="TH SarabunPSK" w:eastAsia="CordiaNew-Bold" w:hAnsi="TH SarabunPSK" w:cs="TH SarabunPSK"/>
          <w:sz w:val="32"/>
          <w:szCs w:val="32"/>
        </w:rPr>
        <w:t>4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. ถ้าต้องการเลือกคุณครู 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1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คนจากโรงเรียนแห่งหนึ่ง ซึ่งมีคุณครูอายุตั้งแต่ </w:t>
      </w:r>
      <w:r w:rsidRPr="00AB1778">
        <w:rPr>
          <w:rFonts w:ascii="TH SarabunPSK" w:eastAsia="CordiaNew-Bold" w:hAnsi="TH SarabunPSK" w:cs="TH SarabunPSK"/>
          <w:sz w:val="32"/>
          <w:szCs w:val="32"/>
        </w:rPr>
        <w:t>21 – 30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 ปี จำนวน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7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คน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</w:t>
      </w:r>
    </w:p>
    <w:p w:rsidR="00AB1778" w:rsidRPr="00AB1778" w:rsidRDefault="00AB1778" w:rsidP="00AB1778">
      <w:pPr>
        <w:spacing w:after="0" w:line="240" w:lineRule="auto"/>
        <w:ind w:left="270" w:hanging="27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และอายุตั้งแต่ 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31 – 40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ปี จำนวน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9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คนเป็นไปได้หรือไม่ที่คุณครูคนนั้นจะมีอายุมากกว่า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20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ปี</w:t>
      </w:r>
    </w:p>
    <w:p w:rsidR="00AB1778" w:rsidRPr="00AB1778" w:rsidRDefault="00AB1778" w:rsidP="00AB1778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AB1778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ตอบ </w:t>
      </w:r>
      <w:r w:rsidRPr="00AB1778">
        <w:rPr>
          <w:rFonts w:ascii="TH SarabunPSK" w:eastAsia="CordiaNew-Bold" w:hAnsi="TH SarabunPSK" w:cs="TH SarabunPSK"/>
          <w:sz w:val="32"/>
          <w:szCs w:val="32"/>
        </w:rPr>
        <w:t>……………………………………………………………………………………….</w:t>
      </w:r>
    </w:p>
    <w:p w:rsidR="00AB1778" w:rsidRPr="00AB1778" w:rsidRDefault="00AB1778" w:rsidP="00AB1778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AB1778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เหตุผล </w:t>
      </w:r>
      <w:r w:rsidRPr="00AB1778">
        <w:rPr>
          <w:rFonts w:ascii="TH SarabunPSK" w:eastAsia="CordiaNew-Bold" w:hAnsi="TH SarabunPSK" w:cs="TH SarabunPSK"/>
          <w:sz w:val="32"/>
          <w:szCs w:val="32"/>
        </w:rPr>
        <w:t>……………………………………………………………………………………..</w:t>
      </w:r>
    </w:p>
    <w:p w:rsidR="00AB1778" w:rsidRPr="00AB1778" w:rsidRDefault="00AB1778" w:rsidP="00AB1778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  <w:cs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</w:t>
      </w:r>
      <w:r w:rsidRPr="00AB1778">
        <w:rPr>
          <w:rFonts w:ascii="TH SarabunPSK" w:eastAsia="CordiaNew-Bold" w:hAnsi="TH SarabunPSK" w:cs="TH SarabunPSK"/>
          <w:sz w:val="32"/>
          <w:szCs w:val="32"/>
        </w:rPr>
        <w:t>5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. โยนเหรียญบาท </w:t>
      </w:r>
      <w:r w:rsidRPr="00AB1778">
        <w:rPr>
          <w:rFonts w:ascii="TH SarabunPSK" w:eastAsia="CordiaNew-Bold" w:hAnsi="TH SarabunPSK" w:cs="TH SarabunPSK"/>
          <w:sz w:val="32"/>
          <w:szCs w:val="32"/>
        </w:rPr>
        <w:t>1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 เหรียญหน้าที่หงายขึ้นจะได้อะไรบ้าง</w:t>
      </w:r>
    </w:p>
    <w:p w:rsidR="00AB1778" w:rsidRPr="00AB1778" w:rsidRDefault="00AB1778" w:rsidP="00AB1778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AB1778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ตอบ</w:t>
      </w:r>
      <w:r w:rsidRPr="00AB1778">
        <w:rPr>
          <w:rFonts w:ascii="TH SarabunPSK" w:eastAsia="CordiaNew-Bold" w:hAnsi="TH SarabunPSK" w:cs="TH SarabunPSK"/>
          <w:sz w:val="32"/>
          <w:szCs w:val="32"/>
        </w:rPr>
        <w:t>……………………………………………………………………………………….</w:t>
      </w:r>
    </w:p>
    <w:p w:rsidR="00AB1778" w:rsidRPr="00AB1778" w:rsidRDefault="00AB1778" w:rsidP="00AB1778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AB1778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เหตุผล </w:t>
      </w:r>
      <w:r w:rsidRPr="00AB1778">
        <w:rPr>
          <w:rFonts w:ascii="TH SarabunPSK" w:eastAsia="CordiaNew-Bold" w:hAnsi="TH SarabunPSK" w:cs="TH SarabunPSK"/>
          <w:sz w:val="32"/>
          <w:szCs w:val="32"/>
        </w:rPr>
        <w:t>……………………………………………………………………………………..</w:t>
      </w:r>
    </w:p>
    <w:p w:rsidR="00AB1778" w:rsidRPr="00AB1778" w:rsidRDefault="00AB1778" w:rsidP="00AB1778">
      <w:pPr>
        <w:spacing w:after="0" w:line="240" w:lineRule="auto"/>
        <w:rPr>
          <w:rFonts w:ascii="TH SarabunPSK" w:eastAsia="CordiaNew-Bold" w:hAnsi="TH SarabunPSK" w:cs="TH SarabunPSK"/>
          <w:b/>
          <w:bCs/>
          <w:sz w:val="32"/>
          <w:szCs w:val="32"/>
        </w:rPr>
      </w:pPr>
    </w:p>
    <w:p w:rsidR="00AC7B1E" w:rsidRPr="00AB1778" w:rsidRDefault="00AC7B1E" w:rsidP="00D55A0B">
      <w:pPr>
        <w:rPr>
          <w:rFonts w:ascii="TH SarabunPSK" w:hAnsi="TH SarabunPSK" w:cs="TH SarabunPSK"/>
          <w:szCs w:val="22"/>
        </w:rPr>
      </w:pPr>
    </w:p>
    <w:p w:rsidR="00AC7B1E" w:rsidRDefault="00267E87" w:rsidP="00D55A0B">
      <w:pPr>
        <w:rPr>
          <w:szCs w:val="22"/>
        </w:rPr>
      </w:pPr>
      <w:bookmarkStart w:id="0" w:name="_GoBack"/>
      <w:bookmarkEnd w:id="0"/>
      <w:r>
        <w:rPr>
          <w:noProof/>
          <w:szCs w:val="22"/>
        </w:rPr>
        <w:lastRenderedPageBreak/>
        <w:drawing>
          <wp:anchor distT="0" distB="0" distL="114300" distR="114300" simplePos="0" relativeHeight="251746304" behindDoc="0" locked="0" layoutInCell="1" allowOverlap="1" wp14:anchorId="4823D405" wp14:editId="2189A321">
            <wp:simplePos x="0" y="0"/>
            <wp:positionH relativeFrom="column">
              <wp:posOffset>-545465</wp:posOffset>
            </wp:positionH>
            <wp:positionV relativeFrom="paragraph">
              <wp:posOffset>133985</wp:posOffset>
            </wp:positionV>
            <wp:extent cx="4123055" cy="723900"/>
            <wp:effectExtent l="0" t="0" r="0" b="0"/>
            <wp:wrapNone/>
            <wp:docPr id="68" name="รูปภาพ 68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2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5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7B1E" w:rsidRDefault="00267E87" w:rsidP="00D55A0B">
      <w:pPr>
        <w:rPr>
          <w:szCs w:val="22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 </w:t>
      </w:r>
      <w:r w:rsidRPr="00AF5899"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เกณฑ์การประเมินแบบฝึกทักษะที่ </w:t>
      </w:r>
      <w:r>
        <w:rPr>
          <w:rFonts w:ascii="TH SarabunPSK" w:hAnsi="TH SarabunPSK" w:cs="TH SarabunPSK"/>
          <w:b/>
          <w:bCs/>
          <w:sz w:val="40"/>
          <w:szCs w:val="40"/>
        </w:rPr>
        <w:t>2</w:t>
      </w:r>
    </w:p>
    <w:p w:rsidR="00AC7B1E" w:rsidRDefault="00267E87" w:rsidP="00D55A0B">
      <w:pPr>
        <w:rPr>
          <w:szCs w:val="22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D5862CF" wp14:editId="72D39C2D">
                <wp:simplePos x="0" y="0"/>
                <wp:positionH relativeFrom="column">
                  <wp:posOffset>74595</wp:posOffset>
                </wp:positionH>
                <wp:positionV relativeFrom="paragraph">
                  <wp:posOffset>183024</wp:posOffset>
                </wp:positionV>
                <wp:extent cx="5934075" cy="6521569"/>
                <wp:effectExtent l="0" t="0" r="28575" b="12700"/>
                <wp:wrapNone/>
                <wp:docPr id="77" name="สี่เหลี่ยมผืนผ้า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4075" cy="6521569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99CC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77" o:spid="_x0000_s1026" style="position:absolute;margin-left:5.85pt;margin-top:14.4pt;width:467.25pt;height:513.5pt;z-index:2517504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" filled="f" strokecolor="#f9c" strokeweight="2pt"/>
            </w:pict>
          </mc:Fallback>
        </mc:AlternateContent>
      </w:r>
    </w:p>
    <w:p w:rsidR="00267E87" w:rsidRPr="00AD06F5" w:rsidRDefault="00267E87" w:rsidP="00267E87">
      <w:pPr>
        <w:spacing w:after="160" w:line="259" w:lineRule="auto"/>
        <w:ind w:left="24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AD06F5">
        <w:rPr>
          <w:rFonts w:ascii="TH SarabunPSK" w:hAnsi="TH SarabunPSK" w:cs="TH SarabunPSK"/>
          <w:b/>
          <w:bCs/>
          <w:sz w:val="36"/>
          <w:szCs w:val="36"/>
        </w:rPr>
        <w:t xml:space="preserve">1. </w:t>
      </w:r>
      <w:r w:rsidRPr="00AD06F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เกณฑ์การให้คะแนน (คะแนน </w:t>
      </w:r>
      <w:r>
        <w:rPr>
          <w:rFonts w:ascii="TH SarabunPSK" w:hAnsi="TH SarabunPSK" w:cs="TH SarabunPSK"/>
          <w:b/>
          <w:bCs/>
          <w:sz w:val="36"/>
          <w:szCs w:val="36"/>
        </w:rPr>
        <w:t>10</w:t>
      </w:r>
      <w:r w:rsidRPr="00AD06F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คะแนน ข้อละ </w:t>
      </w:r>
      <w:r w:rsidRPr="00AD06F5">
        <w:rPr>
          <w:rFonts w:ascii="TH SarabunPSK" w:hAnsi="TH SarabunPSK" w:cs="TH SarabunPSK"/>
          <w:b/>
          <w:bCs/>
          <w:sz w:val="36"/>
          <w:szCs w:val="36"/>
        </w:rPr>
        <w:t>1</w:t>
      </w:r>
      <w:r w:rsidRPr="00AD06F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คะแนน)</w:t>
      </w:r>
    </w:p>
    <w:tbl>
      <w:tblPr>
        <w:tblStyle w:val="aa"/>
        <w:tblW w:w="0" w:type="auto"/>
        <w:tblInd w:w="675" w:type="dxa"/>
        <w:tblLook w:val="04A0" w:firstRow="1" w:lastRow="0" w:firstColumn="1" w:lastColumn="0" w:noHBand="0" w:noVBand="1"/>
      </w:tblPr>
      <w:tblGrid>
        <w:gridCol w:w="1701"/>
        <w:gridCol w:w="6237"/>
      </w:tblGrid>
      <w:tr w:rsidR="00267E87" w:rsidRPr="00AD06F5" w:rsidTr="00F228C9">
        <w:tc>
          <w:tcPr>
            <w:tcW w:w="1701" w:type="dxa"/>
            <w:shd w:val="clear" w:color="auto" w:fill="FF99CC"/>
          </w:tcPr>
          <w:p w:rsidR="00267E87" w:rsidRPr="00AD06F5" w:rsidRDefault="00267E87" w:rsidP="00F228C9">
            <w:pPr>
              <w:spacing w:after="160" w:line="259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D06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  <w:tc>
          <w:tcPr>
            <w:tcW w:w="6237" w:type="dxa"/>
            <w:shd w:val="clear" w:color="auto" w:fill="FF99CC"/>
          </w:tcPr>
          <w:p w:rsidR="00267E87" w:rsidRPr="00AD06F5" w:rsidRDefault="00267E87" w:rsidP="00F228C9">
            <w:pPr>
              <w:spacing w:after="160" w:line="259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D06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</w:t>
            </w:r>
          </w:p>
        </w:tc>
      </w:tr>
      <w:tr w:rsidR="00267E87" w:rsidRPr="00AD06F5" w:rsidTr="00F228C9">
        <w:tc>
          <w:tcPr>
            <w:tcW w:w="1701" w:type="dxa"/>
          </w:tcPr>
          <w:p w:rsidR="00267E87" w:rsidRPr="00AD06F5" w:rsidRDefault="00267E87" w:rsidP="00F228C9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6237" w:type="dxa"/>
          </w:tcPr>
          <w:p w:rsidR="00267E87" w:rsidRPr="00AD06F5" w:rsidRDefault="00267E87" w:rsidP="00F228C9">
            <w:pPr>
              <w:spacing w:after="160" w:line="259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 w:hint="cs"/>
                <w:sz w:val="32"/>
                <w:szCs w:val="32"/>
                <w:cs/>
              </w:rPr>
              <w:t>เขียนตอบคำถามได้ถูกต้อง</w:t>
            </w:r>
          </w:p>
        </w:tc>
      </w:tr>
      <w:tr w:rsidR="00267E87" w:rsidRPr="00AD06F5" w:rsidTr="00F228C9">
        <w:tc>
          <w:tcPr>
            <w:tcW w:w="1701" w:type="dxa"/>
          </w:tcPr>
          <w:p w:rsidR="00267E87" w:rsidRPr="00AD06F5" w:rsidRDefault="00267E87" w:rsidP="00F228C9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/>
                <w:sz w:val="32"/>
                <w:szCs w:val="32"/>
              </w:rPr>
              <w:t>0</w:t>
            </w:r>
          </w:p>
        </w:tc>
        <w:tc>
          <w:tcPr>
            <w:tcW w:w="6237" w:type="dxa"/>
          </w:tcPr>
          <w:p w:rsidR="00267E87" w:rsidRPr="00AD06F5" w:rsidRDefault="00267E87" w:rsidP="00F228C9">
            <w:pPr>
              <w:spacing w:after="160" w:line="259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/>
                <w:sz w:val="32"/>
                <w:szCs w:val="32"/>
                <w:cs/>
              </w:rPr>
              <w:t>เขียนตอบคำถามได้</w:t>
            </w:r>
            <w:r w:rsidRPr="00AD06F5">
              <w:rPr>
                <w:rFonts w:ascii="TH SarabunPSK" w:hAnsi="TH SarabunPSK" w:cs="TH SarabunPSK" w:hint="cs"/>
                <w:sz w:val="32"/>
                <w:szCs w:val="32"/>
                <w:cs/>
              </w:rPr>
              <w:t>แต่ไม่</w:t>
            </w:r>
            <w:r w:rsidRPr="00AD06F5">
              <w:rPr>
                <w:rFonts w:ascii="TH SarabunPSK" w:hAnsi="TH SarabunPSK" w:cs="TH SarabunPSK"/>
                <w:sz w:val="32"/>
                <w:szCs w:val="32"/>
                <w:cs/>
              </w:rPr>
              <w:t>ถูกต้อง</w:t>
            </w:r>
            <w:r w:rsidRPr="00AD06F5">
              <w:rPr>
                <w:rFonts w:ascii="TH SarabunPSK" w:hAnsi="TH SarabunPSK" w:cs="TH SarabunPSK" w:hint="cs"/>
                <w:sz w:val="32"/>
                <w:szCs w:val="32"/>
                <w:cs/>
              </w:rPr>
              <w:t>หรือไม่เขียนตอบคำถาม</w:t>
            </w:r>
          </w:p>
        </w:tc>
      </w:tr>
    </w:tbl>
    <w:p w:rsidR="00267E87" w:rsidRPr="00AD06F5" w:rsidRDefault="00267E87" w:rsidP="00267E87">
      <w:pPr>
        <w:spacing w:after="160" w:line="259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267E87" w:rsidRPr="00AD06F5" w:rsidRDefault="00267E87" w:rsidP="00267E87">
      <w:pPr>
        <w:spacing w:after="160" w:line="259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AD06F5">
        <w:rPr>
          <w:rFonts w:ascii="TH SarabunPSK" w:hAnsi="TH SarabunPSK" w:cs="TH SarabunPSK"/>
          <w:b/>
          <w:bCs/>
          <w:sz w:val="36"/>
          <w:szCs w:val="36"/>
        </w:rPr>
        <w:t xml:space="preserve">   2.</w:t>
      </w:r>
      <w:r w:rsidRPr="00AD06F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เกณฑ์การประเมิน</w:t>
      </w:r>
    </w:p>
    <w:tbl>
      <w:tblPr>
        <w:tblStyle w:val="aa"/>
        <w:tblW w:w="0" w:type="auto"/>
        <w:tblInd w:w="675" w:type="dxa"/>
        <w:tblLook w:val="04A0" w:firstRow="1" w:lastRow="0" w:firstColumn="1" w:lastColumn="0" w:noHBand="0" w:noVBand="1"/>
      </w:tblPr>
      <w:tblGrid>
        <w:gridCol w:w="1701"/>
        <w:gridCol w:w="3261"/>
        <w:gridCol w:w="2976"/>
      </w:tblGrid>
      <w:tr w:rsidR="00267E87" w:rsidRPr="00AD06F5" w:rsidTr="00F228C9">
        <w:tc>
          <w:tcPr>
            <w:tcW w:w="1701" w:type="dxa"/>
            <w:shd w:val="clear" w:color="auto" w:fill="FF99CC"/>
          </w:tcPr>
          <w:p w:rsidR="00267E87" w:rsidRPr="00AD06F5" w:rsidRDefault="00267E87" w:rsidP="00F228C9">
            <w:pPr>
              <w:spacing w:after="160" w:line="259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D06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  <w:tc>
          <w:tcPr>
            <w:tcW w:w="3261" w:type="dxa"/>
            <w:shd w:val="clear" w:color="auto" w:fill="FF99CC"/>
          </w:tcPr>
          <w:p w:rsidR="00267E87" w:rsidRPr="00AD06F5" w:rsidRDefault="00267E87" w:rsidP="00F228C9">
            <w:pPr>
              <w:spacing w:after="160" w:line="259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D06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2976" w:type="dxa"/>
            <w:shd w:val="clear" w:color="auto" w:fill="FF99CC"/>
          </w:tcPr>
          <w:p w:rsidR="00267E87" w:rsidRPr="00AD06F5" w:rsidRDefault="00267E87" w:rsidP="00F228C9">
            <w:pPr>
              <w:spacing w:after="160" w:line="259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D06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การแปลคะแนน</w:t>
            </w:r>
          </w:p>
        </w:tc>
      </w:tr>
      <w:tr w:rsidR="00267E87" w:rsidRPr="00AD06F5" w:rsidTr="00F228C9">
        <w:tc>
          <w:tcPr>
            <w:tcW w:w="1701" w:type="dxa"/>
          </w:tcPr>
          <w:p w:rsidR="00267E87" w:rsidRPr="00AD06F5" w:rsidRDefault="00267E87" w:rsidP="00F228C9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 – 10</w:t>
            </w:r>
          </w:p>
        </w:tc>
        <w:tc>
          <w:tcPr>
            <w:tcW w:w="3261" w:type="dxa"/>
          </w:tcPr>
          <w:p w:rsidR="00267E87" w:rsidRPr="00AD06F5" w:rsidRDefault="00267E87" w:rsidP="00F228C9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D06F5">
              <w:rPr>
                <w:rFonts w:ascii="TH SarabunPSK" w:hAnsi="TH SarabunPSK" w:cs="TH SarabunPSK" w:hint="cs"/>
                <w:sz w:val="32"/>
                <w:szCs w:val="32"/>
                <w:cs/>
              </w:rPr>
              <w:t>ดี</w:t>
            </w:r>
          </w:p>
        </w:tc>
        <w:tc>
          <w:tcPr>
            <w:tcW w:w="2976" w:type="dxa"/>
          </w:tcPr>
          <w:p w:rsidR="00267E87" w:rsidRPr="00AD06F5" w:rsidRDefault="00267E87" w:rsidP="00F228C9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g">
                  <w:drawing>
                    <wp:anchor distT="0" distB="0" distL="114300" distR="114300" simplePos="0" relativeHeight="251748352" behindDoc="0" locked="0" layoutInCell="1" allowOverlap="1" wp14:anchorId="3B1B69A7" wp14:editId="25B0F686">
                      <wp:simplePos x="0" y="0"/>
                      <wp:positionH relativeFrom="column">
                        <wp:posOffset>1078230</wp:posOffset>
                      </wp:positionH>
                      <wp:positionV relativeFrom="paragraph">
                        <wp:posOffset>76835</wp:posOffset>
                      </wp:positionV>
                      <wp:extent cx="276225" cy="895350"/>
                      <wp:effectExtent l="0" t="0" r="9525" b="0"/>
                      <wp:wrapNone/>
                      <wp:docPr id="69" name="กลุ่ม 6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76225" cy="895350"/>
                                <a:chOff x="0" y="0"/>
                                <a:chExt cx="276225" cy="8953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0" name="รูปภาพ 7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7175" cy="238125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2" name="รูปภาพ 7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342900"/>
                                  <a:ext cx="276225" cy="238125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" name="รูปภาพ 7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666750"/>
                                  <a:ext cx="257175" cy="22860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กลุ่ม 69" o:spid="_x0000_s1026" style="position:absolute;margin-left:84.9pt;margin-top:6.05pt;width:21.75pt;height:70.5pt;z-index:251748352" coordsize="2762,89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">
                      <v:shape id="รูปภาพ 70" o:spid="_x0000_s1027" type="#_x0000_t75" style="position:absolute;width:2571;height:23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KVxPAAAAA2wAAAA8AAABkcnMvZG93bnJldi54bWxET02LwjAQvQv+hzCCF1lTPeyWbqOIIOjN&#10;7YrgbWhm267NpCSx1n9vDoLHx/vO14NpRU/ON5YVLOYJCOLS6oYrBaff3UcKwgdkja1lUvAgD+vV&#10;eJRjpu2df6gvQiViCPsMFdQhdJmUvqzJoJ/bjjhyf9YZDBG6SmqH9xhuWrlMkk9psOHYUGNH25rK&#10;a3EzCvbl0fWLND0fimvatVVB/5cwU2o6GTbfIAIN4S1+ufdawVdcH7/EHyBXT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8kpXE8AAAADbAAAADwAAAAAAAAAAAAAAAACfAgAA&#10;ZHJzL2Rvd25yZXYueG1sUEsFBgAAAAAEAAQA9wAAAIwDAAAAAA==&#10;">
                        <v:imagedata r:id="rId40" o:title=""/>
                        <v:path arrowok="t"/>
                      </v:shape>
                      <v:shape id="รูปภาพ 72" o:spid="_x0000_s1028" type="#_x0000_t75" style="position:absolute;top:3429;width:2762;height:23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nioDHAAAA2wAAAA8AAABkcnMvZG93bnJldi54bWxEj0FLw0AUhO+F/oflFby1mxZqJXZbiqVQ&#10;UKGmKnh7Zp9JavZtursmsb/eFQSPw8x8wyzXvalFS85XlhVMJwkI4tzqigsFz8fd+AaED8gaa8uk&#10;4Js8rFfDwRJTbTt+ojYLhYgQ9ikqKENoUil9XpJBP7ENcfQ+rDMYonSF1A67CDe1nCXJtTRYcVwo&#10;saG7kvLP7Mso2D5m7k2/vO+6+/nh9TR9OJ7by0Wpq1G/uQURqA//4b/2XitYzOD3S/wBcvU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PnioDHAAAA2wAAAA8AAAAAAAAAAAAA&#10;AAAAnwIAAGRycy9kb3ducmV2LnhtbFBLBQYAAAAABAAEAPcAAACTAwAAAAA=&#10;">
                        <v:imagedata r:id="rId41" o:title=""/>
                        <v:path arrowok="t"/>
                      </v:shape>
                      <v:shape id="รูปภาพ 76" o:spid="_x0000_s1029" type="#_x0000_t75" style="position:absolute;top:6667;width:2571;height:22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WBlejDAAAA2wAAAA8AAABkcnMvZG93bnJldi54bWxEj9FqAjEURN8F/yFcoW+atA8qq1GkKLTU&#10;gt36AdfNdbO4uVk2qa5+vSkIPg4zc4aZLztXizO1ofKs4XWkQBAX3lRcatj/boZTECEiG6w9k4Yr&#10;BVgu+r05ZsZf+IfOeSxFgnDIUIONscmkDIUlh2HkG+LkHX3rMCbZltK0eElwV8s3pcbSYcVpwWJD&#10;75aKU/7nNIRPX7n1l51+q61qwv52ONa7idYvg241AxGpi8/wo/1hNEzG8P8l/QC5u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YGV6MMAAADbAAAADwAAAAAAAAAAAAAAAACf&#10;AgAAZHJzL2Rvd25yZXYueG1sUEsFBgAAAAAEAAQA9wAAAI8DAAAAAA==&#10;">
                        <v:imagedata r:id="rId42" o:title=""/>
                        <v:path arrowok="t"/>
                      </v:shape>
                    </v:group>
                  </w:pict>
                </mc:Fallback>
              </mc:AlternateContent>
            </w:r>
            <w:r w:rsidRPr="00AD06F5">
              <w:rPr>
                <w:rFonts w:ascii="TH SarabunPSK" w:hAnsi="TH SarabunPSK" w:cs="TH SarabunPSK"/>
                <w:sz w:val="32"/>
                <w:szCs w:val="32"/>
              </w:rPr>
              <w:t>3 =</w:t>
            </w:r>
          </w:p>
        </w:tc>
      </w:tr>
      <w:tr w:rsidR="00267E87" w:rsidRPr="00AD06F5" w:rsidTr="00F228C9">
        <w:tc>
          <w:tcPr>
            <w:tcW w:w="1701" w:type="dxa"/>
          </w:tcPr>
          <w:p w:rsidR="00267E87" w:rsidRPr="00AD06F5" w:rsidRDefault="00267E87" w:rsidP="00F228C9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 – 7</w:t>
            </w:r>
          </w:p>
        </w:tc>
        <w:tc>
          <w:tcPr>
            <w:tcW w:w="3261" w:type="dxa"/>
          </w:tcPr>
          <w:p w:rsidR="00267E87" w:rsidRPr="00AD06F5" w:rsidRDefault="00267E87" w:rsidP="00F228C9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 w:hint="cs"/>
                <w:sz w:val="32"/>
                <w:szCs w:val="32"/>
                <w:cs/>
              </w:rPr>
              <w:t>พอใช้</w:t>
            </w:r>
          </w:p>
        </w:tc>
        <w:tc>
          <w:tcPr>
            <w:tcW w:w="2976" w:type="dxa"/>
          </w:tcPr>
          <w:p w:rsidR="00267E87" w:rsidRPr="00AD06F5" w:rsidRDefault="00267E87" w:rsidP="00F228C9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/>
                <w:sz w:val="32"/>
                <w:szCs w:val="32"/>
              </w:rPr>
              <w:t xml:space="preserve">2 = </w:t>
            </w:r>
          </w:p>
        </w:tc>
      </w:tr>
      <w:tr w:rsidR="00267E87" w:rsidRPr="00AD06F5" w:rsidTr="00F228C9">
        <w:tc>
          <w:tcPr>
            <w:tcW w:w="1701" w:type="dxa"/>
          </w:tcPr>
          <w:p w:rsidR="00267E87" w:rsidRPr="00AD06F5" w:rsidRDefault="00267E87" w:rsidP="00F228C9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 – 4</w:t>
            </w:r>
          </w:p>
        </w:tc>
        <w:tc>
          <w:tcPr>
            <w:tcW w:w="3261" w:type="dxa"/>
          </w:tcPr>
          <w:p w:rsidR="00267E87" w:rsidRPr="00AD06F5" w:rsidRDefault="00267E87" w:rsidP="00F228C9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ปรับปรุง</w:t>
            </w:r>
          </w:p>
        </w:tc>
        <w:tc>
          <w:tcPr>
            <w:tcW w:w="2976" w:type="dxa"/>
          </w:tcPr>
          <w:p w:rsidR="00267E87" w:rsidRPr="00AD06F5" w:rsidRDefault="00267E87" w:rsidP="00F228C9">
            <w:pPr>
              <w:spacing w:after="160" w:line="259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D06F5">
              <w:rPr>
                <w:rFonts w:ascii="TH SarabunPSK" w:hAnsi="TH SarabunPSK" w:cs="TH SarabunPSK"/>
                <w:sz w:val="32"/>
                <w:szCs w:val="32"/>
              </w:rPr>
              <w:t xml:space="preserve">1 = </w:t>
            </w:r>
          </w:p>
        </w:tc>
      </w:tr>
    </w:tbl>
    <w:p w:rsidR="00267E87" w:rsidRPr="00AD06F5" w:rsidRDefault="00267E87" w:rsidP="00267E87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67E87" w:rsidRPr="00AD06F5" w:rsidRDefault="00267E87" w:rsidP="00267E87">
      <w:pPr>
        <w:spacing w:after="0"/>
        <w:rPr>
          <w:rFonts w:ascii="TH SarabunPSK" w:hAnsi="TH SarabunPSK" w:cs="TH SarabunPSK"/>
          <w:sz w:val="32"/>
          <w:szCs w:val="32"/>
        </w:rPr>
      </w:pPr>
      <w:r w:rsidRPr="00AD06F5">
        <w:rPr>
          <w:rFonts w:ascii="TH SarabunPSK" w:hAnsi="TH SarabunPSK" w:cs="TH SarabunPSK"/>
          <w:sz w:val="32"/>
          <w:szCs w:val="32"/>
        </w:rPr>
        <w:t xml:space="preserve">        * </w:t>
      </w:r>
      <w:r w:rsidRPr="00AD06F5">
        <w:rPr>
          <w:rFonts w:ascii="TH SarabunPSK" w:hAnsi="TH SarabunPSK" w:cs="TH SarabunPSK"/>
          <w:sz w:val="32"/>
          <w:szCs w:val="32"/>
          <w:cs/>
        </w:rPr>
        <w:t xml:space="preserve">ผ่านเกณฑ์ร้อยละ </w:t>
      </w:r>
      <w:r w:rsidRPr="00AD06F5">
        <w:rPr>
          <w:rFonts w:ascii="TH SarabunPSK" w:hAnsi="TH SarabunPSK" w:cs="TH SarabunPSK"/>
          <w:sz w:val="32"/>
          <w:szCs w:val="32"/>
        </w:rPr>
        <w:t>70</w:t>
      </w:r>
      <w:r w:rsidRPr="00AD06F5">
        <w:rPr>
          <w:rFonts w:ascii="TH SarabunPSK" w:hAnsi="TH SarabunPSK" w:cs="TH SarabunPSK"/>
          <w:sz w:val="32"/>
          <w:szCs w:val="32"/>
          <w:cs/>
        </w:rPr>
        <w:t xml:space="preserve"> ของคะแนนเต็ม (ต้องได้คะแนน </w:t>
      </w:r>
      <w:r>
        <w:rPr>
          <w:rFonts w:ascii="TH SarabunPSK" w:hAnsi="TH SarabunPSK" w:cs="TH SarabunPSK"/>
          <w:sz w:val="32"/>
          <w:szCs w:val="32"/>
        </w:rPr>
        <w:t>7</w:t>
      </w:r>
      <w:r w:rsidRPr="00AD06F5">
        <w:rPr>
          <w:rFonts w:ascii="TH SarabunPSK" w:hAnsi="TH SarabunPSK" w:cs="TH SarabunPSK"/>
          <w:sz w:val="32"/>
          <w:szCs w:val="32"/>
          <w:cs/>
        </w:rPr>
        <w:t xml:space="preserve"> คะแนนขึ้นไป)</w:t>
      </w:r>
    </w:p>
    <w:p w:rsidR="00267E87" w:rsidRPr="00AD06F5" w:rsidRDefault="00267E87" w:rsidP="00267E87">
      <w:pPr>
        <w:spacing w:after="0"/>
        <w:rPr>
          <w:rFonts w:ascii="TH SarabunPSK" w:hAnsi="TH SarabunPSK" w:cs="TH SarabunPSK"/>
          <w:sz w:val="32"/>
          <w:szCs w:val="32"/>
        </w:rPr>
      </w:pPr>
      <w:r w:rsidRPr="00AD06F5">
        <w:rPr>
          <w:rFonts w:ascii="TH SarabunPSK" w:hAnsi="TH SarabunPSK" w:cs="TH SarabunPSK"/>
          <w:sz w:val="32"/>
          <w:szCs w:val="32"/>
          <w:cs/>
        </w:rPr>
        <w:t xml:space="preserve">          คะแนนเต็ม </w:t>
      </w:r>
      <w:r>
        <w:rPr>
          <w:rFonts w:ascii="TH SarabunPSK" w:hAnsi="TH SarabunPSK" w:cs="TH SarabunPSK"/>
          <w:sz w:val="32"/>
          <w:szCs w:val="32"/>
        </w:rPr>
        <w:t>10</w:t>
      </w:r>
      <w:r w:rsidRPr="00AD06F5">
        <w:rPr>
          <w:rFonts w:ascii="TH SarabunPSK" w:hAnsi="TH SarabunPSK" w:cs="TH SarabunPSK"/>
          <w:sz w:val="32"/>
          <w:szCs w:val="32"/>
        </w:rPr>
        <w:t xml:space="preserve"> </w:t>
      </w:r>
      <w:r w:rsidRPr="00AD06F5">
        <w:rPr>
          <w:rFonts w:ascii="TH SarabunPSK" w:hAnsi="TH SarabunPSK" w:cs="TH SarabunPSK"/>
          <w:sz w:val="32"/>
          <w:szCs w:val="32"/>
          <w:cs/>
        </w:rPr>
        <w:t>คะแนน ได้คะแนน</w:t>
      </w:r>
      <w:r w:rsidRPr="00AD06F5">
        <w:rPr>
          <w:rFonts w:ascii="TH SarabunPSK" w:hAnsi="TH SarabunPSK" w:cs="TH SarabunPSK"/>
          <w:sz w:val="32"/>
          <w:szCs w:val="32"/>
        </w:rPr>
        <w:t>……………..</w:t>
      </w:r>
      <w:r w:rsidRPr="00AD06F5">
        <w:rPr>
          <w:rFonts w:ascii="TH SarabunPSK" w:hAnsi="TH SarabunPSK" w:cs="TH SarabunPSK"/>
          <w:sz w:val="32"/>
          <w:szCs w:val="32"/>
          <w:cs/>
        </w:rPr>
        <w:t>คะแนน   ระดับคุณภาพ</w:t>
      </w:r>
      <w:r w:rsidRPr="00AD06F5">
        <w:rPr>
          <w:rFonts w:ascii="TH SarabunPSK" w:hAnsi="TH SarabunPSK" w:cs="TH SarabunPSK"/>
          <w:sz w:val="32"/>
          <w:szCs w:val="32"/>
        </w:rPr>
        <w:t>……………….</w:t>
      </w:r>
    </w:p>
    <w:p w:rsidR="00267E87" w:rsidRPr="00AD06F5" w:rsidRDefault="00267E87" w:rsidP="00267E87">
      <w:pPr>
        <w:spacing w:after="160" w:line="259" w:lineRule="auto"/>
        <w:ind w:left="240"/>
        <w:rPr>
          <w:rFonts w:ascii="TH SarabunPSK" w:hAnsi="TH SarabunPSK" w:cs="TH SarabunPSK"/>
          <w:b/>
          <w:bCs/>
          <w:sz w:val="36"/>
          <w:szCs w:val="36"/>
        </w:rPr>
      </w:pPr>
    </w:p>
    <w:p w:rsidR="00267E87" w:rsidRPr="00AD06F5" w:rsidRDefault="00267E87" w:rsidP="00267E87">
      <w:pPr>
        <w:spacing w:after="0" w:line="259" w:lineRule="auto"/>
        <w:ind w:left="240"/>
        <w:rPr>
          <w:rFonts w:ascii="TH SarabunPSK" w:hAnsi="TH SarabunPSK" w:cs="TH SarabunPSK"/>
          <w:sz w:val="32"/>
          <w:szCs w:val="32"/>
        </w:rPr>
      </w:pPr>
      <w:r w:rsidRPr="00AD06F5">
        <w:rPr>
          <w:rFonts w:ascii="TH SarabunPSK" w:hAnsi="TH SarabunPSK" w:cs="TH SarabunPSK"/>
          <w:b/>
          <w:bCs/>
          <w:sz w:val="36"/>
          <w:szCs w:val="36"/>
        </w:rPr>
        <w:t xml:space="preserve">                                       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ลงชื่อ</w:t>
      </w:r>
      <w:r w:rsidRPr="00AD06F5">
        <w:rPr>
          <w:rFonts w:ascii="TH SarabunPSK" w:hAnsi="TH SarabunPSK" w:cs="TH SarabunPSK"/>
          <w:sz w:val="32"/>
          <w:szCs w:val="32"/>
        </w:rPr>
        <w:t>…………………………………….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ผู้ตรวจ</w:t>
      </w:r>
    </w:p>
    <w:p w:rsidR="00267E87" w:rsidRPr="00AD06F5" w:rsidRDefault="00267E87" w:rsidP="00267E87">
      <w:pPr>
        <w:spacing w:after="0" w:line="259" w:lineRule="auto"/>
        <w:ind w:left="240"/>
        <w:rPr>
          <w:rFonts w:ascii="TH SarabunPSK" w:hAnsi="TH SarabunPSK" w:cs="TH SarabunPSK"/>
          <w:sz w:val="32"/>
          <w:szCs w:val="32"/>
          <w:cs/>
        </w:rPr>
      </w:pPr>
      <w:r w:rsidRPr="00AD06F5">
        <w:rPr>
          <w:rFonts w:ascii="TH SarabunPSK" w:hAnsi="TH SarabunPSK" w:cs="TH SarabunPSK"/>
          <w:sz w:val="32"/>
          <w:szCs w:val="32"/>
        </w:rPr>
        <w:t xml:space="preserve">                                                    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(นางสาวจันทร์ฉาย  หอมเหม)</w:t>
      </w: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F228C9" w:rsidP="00D55A0B">
      <w:pPr>
        <w:rPr>
          <w:szCs w:val="22"/>
        </w:rPr>
      </w:pPr>
      <w:r>
        <w:rPr>
          <w:noProof/>
          <w:szCs w:val="22"/>
        </w:rPr>
        <w:lastRenderedPageBreak/>
        <w:drawing>
          <wp:anchor distT="0" distB="0" distL="114300" distR="114300" simplePos="0" relativeHeight="251752448" behindDoc="1" locked="0" layoutInCell="1" allowOverlap="1" wp14:anchorId="10EE37C4" wp14:editId="1DDE1FD0">
            <wp:simplePos x="0" y="0"/>
            <wp:positionH relativeFrom="column">
              <wp:posOffset>-144792</wp:posOffset>
            </wp:positionH>
            <wp:positionV relativeFrom="paragraph">
              <wp:posOffset>92710</wp:posOffset>
            </wp:positionV>
            <wp:extent cx="3286125" cy="836930"/>
            <wp:effectExtent l="0" t="0" r="9525" b="1270"/>
            <wp:wrapNone/>
            <wp:docPr id="32" name="รูปภาพ 32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0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7B1E" w:rsidRDefault="00F228C9" w:rsidP="00D55A0B">
      <w:pPr>
        <w:rPr>
          <w:szCs w:val="22"/>
        </w:rPr>
      </w:pPr>
      <w:r>
        <w:rPr>
          <w:rFonts w:hint="cs"/>
          <w:szCs w:val="22"/>
          <w:cs/>
        </w:rPr>
        <w:t xml:space="preserve">                              </w:t>
      </w:r>
      <w:r>
        <w:rPr>
          <w:rFonts w:ascii="TH SarabunPSK" w:hAnsi="TH SarabunPSK" w:cs="TH SarabunPSK"/>
          <w:b/>
          <w:bCs/>
          <w:sz w:val="40"/>
          <w:szCs w:val="40"/>
          <w:cs/>
        </w:rPr>
        <w:t>แบบทดสอบ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หลัง</w:t>
      </w:r>
      <w:r w:rsidRPr="00221977">
        <w:rPr>
          <w:rFonts w:ascii="TH SarabunPSK" w:hAnsi="TH SarabunPSK" w:cs="TH SarabunPSK"/>
          <w:b/>
          <w:bCs/>
          <w:sz w:val="40"/>
          <w:szCs w:val="40"/>
          <w:cs/>
        </w:rPr>
        <w:t>เรียน</w:t>
      </w:r>
    </w:p>
    <w:p w:rsidR="00AC7B1E" w:rsidRDefault="00AC7B1E" w:rsidP="00D55A0B">
      <w:pPr>
        <w:rPr>
          <w:szCs w:val="22"/>
        </w:rPr>
      </w:pPr>
    </w:p>
    <w:p w:rsidR="00BF79A3" w:rsidRPr="00D17C1B" w:rsidRDefault="00F228C9" w:rsidP="00BF79A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    </w:t>
      </w:r>
      <w:r w:rsidR="00BF79A3" w:rsidRPr="00D17C1B">
        <w:rPr>
          <w:rFonts w:ascii="TH SarabunPSK" w:hAnsi="TH SarabunPSK" w:cs="TH SarabunPSK"/>
          <w:b/>
          <w:bCs/>
          <w:sz w:val="36"/>
          <w:szCs w:val="36"/>
          <w:u w:val="double"/>
          <w:cs/>
        </w:rPr>
        <w:t>คำชี้แจง</w:t>
      </w:r>
      <w:r w:rsidR="00BF79A3">
        <w:rPr>
          <w:rFonts w:ascii="TH SarabunPSK" w:hAnsi="TH SarabunPSK" w:cs="TH SarabunPSK"/>
          <w:b/>
          <w:bCs/>
          <w:sz w:val="36"/>
          <w:szCs w:val="36"/>
        </w:rPr>
        <w:t xml:space="preserve">    </w:t>
      </w:r>
      <w:r w:rsidR="00BF79A3" w:rsidRPr="00D17C1B">
        <w:rPr>
          <w:rFonts w:ascii="TH SarabunPSK" w:hAnsi="TH SarabunPSK" w:cs="TH SarabunPSK"/>
          <w:sz w:val="32"/>
          <w:szCs w:val="32"/>
          <w:cs/>
        </w:rPr>
        <w:t>แบบทดสอบ</w:t>
      </w:r>
      <w:r w:rsidR="00BF79A3" w:rsidRPr="00D17C1B">
        <w:rPr>
          <w:rFonts w:ascii="TH SarabunPSK" w:hAnsi="TH SarabunPSK" w:cs="TH SarabunPSK" w:hint="cs"/>
          <w:sz w:val="32"/>
          <w:szCs w:val="32"/>
          <w:cs/>
        </w:rPr>
        <w:t>ชนิด</w:t>
      </w:r>
      <w:r w:rsidR="00BF79A3" w:rsidRPr="00D17C1B">
        <w:rPr>
          <w:rFonts w:ascii="TH SarabunPSK" w:hAnsi="TH SarabunPSK" w:cs="TH SarabunPSK"/>
          <w:sz w:val="32"/>
          <w:szCs w:val="32"/>
          <w:cs/>
        </w:rPr>
        <w:t xml:space="preserve">เลือกตอบ มี </w:t>
      </w:r>
      <w:r w:rsidR="00BF79A3" w:rsidRPr="00D17C1B">
        <w:rPr>
          <w:rFonts w:ascii="TH SarabunPSK" w:hAnsi="TH SarabunPSK" w:cs="TH SarabunPSK"/>
          <w:sz w:val="32"/>
          <w:szCs w:val="32"/>
        </w:rPr>
        <w:t>4</w:t>
      </w:r>
      <w:r w:rsidR="00BF79A3" w:rsidRPr="00D17C1B">
        <w:rPr>
          <w:rFonts w:ascii="TH SarabunPSK" w:hAnsi="TH SarabunPSK" w:cs="TH SarabunPSK" w:hint="cs"/>
          <w:sz w:val="32"/>
          <w:szCs w:val="32"/>
          <w:cs/>
        </w:rPr>
        <w:t xml:space="preserve"> ตัวเลือก จำนวน </w:t>
      </w:r>
      <w:r w:rsidR="00BF79A3" w:rsidRPr="00D17C1B">
        <w:rPr>
          <w:rFonts w:ascii="TH SarabunPSK" w:hAnsi="TH SarabunPSK" w:cs="TH SarabunPSK"/>
          <w:sz w:val="32"/>
          <w:szCs w:val="32"/>
        </w:rPr>
        <w:t>10</w:t>
      </w:r>
      <w:r w:rsidR="00BF79A3" w:rsidRPr="00D17C1B">
        <w:rPr>
          <w:rFonts w:ascii="TH SarabunPSK" w:hAnsi="TH SarabunPSK" w:cs="TH SarabunPSK" w:hint="cs"/>
          <w:sz w:val="32"/>
          <w:szCs w:val="32"/>
          <w:cs/>
        </w:rPr>
        <w:t xml:space="preserve"> ข้อ เวลา </w:t>
      </w:r>
      <w:r w:rsidR="00BF79A3" w:rsidRPr="00D17C1B">
        <w:rPr>
          <w:rFonts w:ascii="TH SarabunPSK" w:hAnsi="TH SarabunPSK" w:cs="TH SarabunPSK"/>
          <w:sz w:val="32"/>
          <w:szCs w:val="32"/>
        </w:rPr>
        <w:t>10</w:t>
      </w:r>
      <w:r w:rsidR="00BF79A3" w:rsidRPr="00D17C1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BF79A3" w:rsidRPr="00D17C1B">
        <w:rPr>
          <w:rFonts w:ascii="TH SarabunPSK" w:hAnsi="TH SarabunPSK" w:cs="TH SarabunPSK" w:hint="cs"/>
          <w:sz w:val="32"/>
          <w:szCs w:val="32"/>
          <w:cs/>
        </w:rPr>
        <w:t>นาที</w:t>
      </w:r>
    </w:p>
    <w:p w:rsidR="00BF79A3" w:rsidRPr="00D17C1B" w:rsidRDefault="00BF79A3" w:rsidP="00BF79A3">
      <w:pPr>
        <w:spacing w:after="0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/>
          <w:sz w:val="32"/>
          <w:szCs w:val="32"/>
          <w:cs/>
        </w:rPr>
        <w:t xml:space="preserve">                    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17C1B">
        <w:rPr>
          <w:rFonts w:ascii="TH SarabunPSK" w:hAnsi="TH SarabunPSK" w:cs="TH SarabunPSK"/>
          <w:sz w:val="32"/>
          <w:szCs w:val="32"/>
          <w:cs/>
        </w:rPr>
        <w:t xml:space="preserve"> ให้นักเรียนเลือกค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ำ</w:t>
      </w:r>
      <w:r w:rsidRPr="00D17C1B">
        <w:rPr>
          <w:rFonts w:ascii="TH SarabunPSK" w:hAnsi="TH SarabunPSK" w:cs="TH SarabunPSK"/>
          <w:sz w:val="32"/>
          <w:szCs w:val="32"/>
          <w:cs/>
        </w:rPr>
        <w:t>ตอบที่ถูกต้องเพียงข้อเดียว แล้วกาเครื่องหมาย</w:t>
      </w:r>
      <w:r w:rsidRPr="00D17C1B">
        <w:rPr>
          <w:rFonts w:ascii="TH SarabunPSK" w:hAnsi="TH SarabunPSK" w:cs="TH SarabunPSK"/>
          <w:sz w:val="32"/>
          <w:szCs w:val="32"/>
        </w:rPr>
        <w:t xml:space="preserve"> 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(</w:t>
      </w:r>
      <w:r w:rsidRPr="00D17C1B">
        <w:rPr>
          <w:rFonts w:ascii="TH SarabunPSK" w:hAnsi="TH SarabunPSK" w:cs="TH SarabunPSK"/>
          <w:sz w:val="36"/>
          <w:szCs w:val="36"/>
        </w:rPr>
        <w:sym w:font="Wingdings 2" w:char="F04F"/>
      </w:r>
      <w:r w:rsidRPr="00D17C1B">
        <w:rPr>
          <w:rFonts w:ascii="TH SarabunPSK" w:hAnsi="TH SarabunPSK" w:cs="TH SarabunPSK"/>
          <w:sz w:val="36"/>
          <w:szCs w:val="36"/>
          <w:cs/>
        </w:rPr>
        <w:t>)</w:t>
      </w:r>
      <w:r w:rsidRPr="00D17C1B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BF79A3" w:rsidRDefault="00BF79A3" w:rsidP="00BF79A3">
      <w:pPr>
        <w:spacing w:after="0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/>
          <w:sz w:val="32"/>
          <w:szCs w:val="32"/>
          <w:cs/>
        </w:rPr>
        <w:t xml:space="preserve">                   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17C1B">
        <w:rPr>
          <w:rFonts w:ascii="TH SarabunPSK" w:hAnsi="TH SarabunPSK" w:cs="TH SarabunPSK"/>
          <w:sz w:val="32"/>
          <w:szCs w:val="32"/>
          <w:cs/>
        </w:rPr>
        <w:t xml:space="preserve">  ลงในกระดาษค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ำ</w:t>
      </w:r>
      <w:r w:rsidRPr="00D17C1B">
        <w:rPr>
          <w:rFonts w:ascii="TH SarabunPSK" w:hAnsi="TH SarabunPSK" w:cs="TH SarabunPSK"/>
          <w:sz w:val="32"/>
          <w:szCs w:val="32"/>
          <w:cs/>
        </w:rPr>
        <w:t>ตอบ</w:t>
      </w:r>
    </w:p>
    <w:p w:rsidR="00BF79A3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F228C9" w:rsidRPr="00655A6D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  </w:t>
      </w:r>
      <w:r w:rsidR="00F228C9">
        <w:rPr>
          <w:rFonts w:ascii="TH SarabunPSK" w:eastAsia="CordiaNew-Bold" w:hAnsi="TH SarabunPSK" w:cs="TH SarabunPSK"/>
          <w:sz w:val="32"/>
          <w:szCs w:val="32"/>
        </w:rPr>
        <w:t xml:space="preserve"> 1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ทอดลูกเต๋า </w:t>
      </w:r>
      <w:r w:rsidR="00F228C9" w:rsidRPr="00655A6D">
        <w:rPr>
          <w:rFonts w:ascii="TH SarabunPSK" w:eastAsia="CordiaNew-Bold" w:hAnsi="TH SarabunPSK" w:cs="TH SarabunPSK"/>
          <w:sz w:val="32"/>
          <w:szCs w:val="32"/>
        </w:rPr>
        <w:t>1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ลูก </w:t>
      </w:r>
      <w:r w:rsidR="00F228C9" w:rsidRPr="00655A6D">
        <w:rPr>
          <w:rFonts w:ascii="TH SarabunPSK" w:eastAsia="CordiaNew-Bold" w:hAnsi="TH SarabunPSK" w:cs="TH SarabunPSK"/>
          <w:sz w:val="32"/>
          <w:szCs w:val="32"/>
        </w:rPr>
        <w:t>1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 ครั้ง โอกาสในข้อใดมีโอกาสเกิดขึ้นมากที่สุด</w:t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1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ได้แต้ม </w:t>
      </w:r>
      <w:r w:rsidRPr="00655A6D">
        <w:rPr>
          <w:rFonts w:ascii="TH SarabunPSK" w:eastAsia="CordiaNew-Bold" w:hAnsi="TH SarabunPSK" w:cs="TH SarabunPSK"/>
          <w:sz w:val="32"/>
          <w:szCs w:val="32"/>
        </w:rPr>
        <w:t>1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F228C9" w:rsidRPr="00655A6D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</w:t>
      </w:r>
      <w:r>
        <w:rPr>
          <w:rFonts w:ascii="TH SarabunPSK" w:eastAsia="CordiaNew-Bold" w:hAnsi="TH SarabunPSK" w:cs="TH SarabunPSK"/>
          <w:sz w:val="32"/>
          <w:szCs w:val="32"/>
        </w:rPr>
        <w:t>2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ได้แต้มน้อยกว่า </w:t>
      </w:r>
      <w:r w:rsidRPr="00655A6D">
        <w:rPr>
          <w:rFonts w:ascii="TH SarabunPSK" w:eastAsia="CordiaNew-Bold" w:hAnsi="TH SarabunPSK" w:cs="TH SarabunPSK"/>
          <w:sz w:val="32"/>
          <w:szCs w:val="32"/>
        </w:rPr>
        <w:t>1</w:t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3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ได้แต้มเป็นจำนวนคู่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AC7B1E" w:rsidRDefault="00F228C9" w:rsidP="00F228C9">
      <w:pPr>
        <w:rPr>
          <w:szCs w:val="2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</w:t>
      </w:r>
      <w:r>
        <w:rPr>
          <w:rFonts w:ascii="TH SarabunPSK" w:eastAsia="CordiaNew-Bold" w:hAnsi="TH SarabunPSK" w:cs="TH SarabunPSK"/>
          <w:sz w:val="32"/>
          <w:szCs w:val="32"/>
        </w:rPr>
        <w:t>4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ได้แต้มไม่น้อยกว่า </w:t>
      </w:r>
      <w:r w:rsidRPr="00655A6D">
        <w:rPr>
          <w:rFonts w:ascii="TH SarabunPSK" w:eastAsia="CordiaNew-Bold" w:hAnsi="TH SarabunPSK" w:cs="TH SarabunPSK"/>
          <w:sz w:val="32"/>
          <w:szCs w:val="32"/>
        </w:rPr>
        <w:t>1</w:t>
      </w:r>
    </w:p>
    <w:p w:rsidR="00F228C9" w:rsidRPr="00655A6D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  <w:cs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  </w:t>
      </w:r>
      <w:r w:rsidR="00F228C9">
        <w:rPr>
          <w:rFonts w:ascii="TH SarabunPSK" w:eastAsia="CordiaNew-Bold" w:hAnsi="TH SarabunPSK" w:cs="TH SarabunPSK"/>
          <w:sz w:val="32"/>
          <w:szCs w:val="32"/>
        </w:rPr>
        <w:t>2</w:t>
      </w:r>
      <w:r w:rsidR="00F228C9" w:rsidRPr="00655A6D">
        <w:rPr>
          <w:rFonts w:ascii="TH SarabunPSK" w:eastAsia="CordiaNew-Bold" w:hAnsi="TH SarabunPSK" w:cs="TH SarabunPSK"/>
          <w:sz w:val="32"/>
          <w:szCs w:val="32"/>
        </w:rPr>
        <w:t xml:space="preserve">. 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สุ่มเลือกตัวอักษร </w:t>
      </w:r>
      <w:r w:rsidR="00F228C9" w:rsidRPr="00655A6D">
        <w:rPr>
          <w:rFonts w:ascii="TH SarabunPSK" w:eastAsia="CordiaNew-Bold" w:hAnsi="TH SarabunPSK" w:cs="TH SarabunPSK"/>
          <w:sz w:val="32"/>
          <w:szCs w:val="32"/>
        </w:rPr>
        <w:t xml:space="preserve">1 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>ตัวจากคำว่า</w:t>
      </w:r>
      <w:r w:rsidR="00F228C9" w:rsidRPr="00655A6D">
        <w:rPr>
          <w:rFonts w:ascii="TH SarabunPSK" w:eastAsia="CordiaNew-Bold" w:hAnsi="TH SarabunPSK" w:cs="TH SarabunPSK"/>
          <w:b/>
          <w:bCs/>
          <w:sz w:val="32"/>
          <w:szCs w:val="32"/>
          <w:cs/>
        </w:rPr>
        <w:t>“</w:t>
      </w:r>
      <w:r w:rsidR="00F228C9" w:rsidRPr="00655A6D">
        <w:rPr>
          <w:rFonts w:ascii="TH SarabunPSK" w:eastAsia="CordiaNew-Bold" w:hAnsi="TH SarabunPSK" w:cs="TH SarabunPSK"/>
          <w:b/>
          <w:bCs/>
          <w:sz w:val="32"/>
          <w:szCs w:val="32"/>
        </w:rPr>
        <w:t>STUDENT”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>ข้อใดถูกต้อง</w:t>
      </w:r>
    </w:p>
    <w:p w:rsidR="00F228C9" w:rsidRPr="00655A6D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1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โอกาสได้ตัวอักษรที่เป็นสระมากกว่าโอกาสได้ตัวอักษรที่เป็นพยัญชนะ</w:t>
      </w:r>
    </w:p>
    <w:p w:rsidR="00F228C9" w:rsidRPr="00655A6D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2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โอกาสได้ตัวอักษรที่เป็นสระน้อยกว่าโอกาสได้ตัวอักษรที่เป็นพยัญชนะ</w:t>
      </w:r>
    </w:p>
    <w:p w:rsidR="00F228C9" w:rsidRPr="00655A6D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3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มีโอกาสถูกหยิบได้เท่า ๆกัน</w:t>
      </w:r>
    </w:p>
    <w:p w:rsidR="00F228C9" w:rsidRDefault="00F228C9" w:rsidP="00F228C9">
      <w:pPr>
        <w:spacing w:after="0" w:line="240" w:lineRule="auto"/>
        <w:ind w:firstLine="72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4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ข้อมูลไม่เพียงพอที่จะสรุปได้</w:t>
      </w:r>
    </w:p>
    <w:p w:rsidR="00F228C9" w:rsidRDefault="00F228C9" w:rsidP="00F228C9">
      <w:pPr>
        <w:rPr>
          <w:szCs w:val="22"/>
        </w:rPr>
      </w:pPr>
    </w:p>
    <w:p w:rsidR="00F228C9" w:rsidRPr="00655A6D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 </w:t>
      </w:r>
      <w:r w:rsidR="00F228C9">
        <w:rPr>
          <w:rFonts w:ascii="TH SarabunPSK" w:eastAsia="CordiaNew-Bold" w:hAnsi="TH SarabunPSK" w:cs="TH SarabunPSK"/>
          <w:sz w:val="32"/>
          <w:szCs w:val="32"/>
        </w:rPr>
        <w:t xml:space="preserve"> 3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สุ่มหยิบเสื้อ </w:t>
      </w:r>
      <w:r w:rsidR="00F228C9" w:rsidRPr="00655A6D">
        <w:rPr>
          <w:rFonts w:ascii="TH SarabunPSK" w:eastAsia="CordiaNew-Bold" w:hAnsi="TH SarabunPSK" w:cs="TH SarabunPSK"/>
          <w:sz w:val="32"/>
          <w:szCs w:val="32"/>
        </w:rPr>
        <w:t>1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 ตัว จากเสื้อเบอร์ </w:t>
      </w:r>
      <w:proofErr w:type="gramStart"/>
      <w:r w:rsidR="00F228C9" w:rsidRPr="00655A6D">
        <w:rPr>
          <w:rFonts w:ascii="TH SarabunPSK" w:eastAsia="CordiaNew-Bold" w:hAnsi="TH SarabunPSK" w:cs="TH SarabunPSK"/>
          <w:sz w:val="32"/>
          <w:szCs w:val="32"/>
        </w:rPr>
        <w:t>S ,</w:t>
      </w:r>
      <w:proofErr w:type="gramEnd"/>
      <w:r w:rsidR="00F228C9" w:rsidRPr="00655A6D">
        <w:rPr>
          <w:rFonts w:ascii="TH SarabunPSK" w:eastAsia="CordiaNew-Bold" w:hAnsi="TH SarabunPSK" w:cs="TH SarabunPSK"/>
          <w:sz w:val="32"/>
          <w:szCs w:val="32"/>
        </w:rPr>
        <w:t xml:space="preserve"> M , L 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>และ</w:t>
      </w:r>
      <w:r w:rsidR="00F228C9" w:rsidRPr="00655A6D">
        <w:rPr>
          <w:rFonts w:ascii="TH SarabunPSK" w:eastAsia="CordiaNew-Bold" w:hAnsi="TH SarabunPSK" w:cs="TH SarabunPSK"/>
          <w:sz w:val="32"/>
          <w:szCs w:val="32"/>
        </w:rPr>
        <w:t xml:space="preserve">XL 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เบอร์ละ </w:t>
      </w:r>
      <w:r w:rsidR="00F228C9" w:rsidRPr="00655A6D">
        <w:rPr>
          <w:rFonts w:ascii="TH SarabunPSK" w:eastAsia="CordiaNew-Bold" w:hAnsi="TH SarabunPSK" w:cs="TH SarabunPSK"/>
          <w:sz w:val="32"/>
          <w:szCs w:val="32"/>
        </w:rPr>
        <w:t>13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 ตัว เสื้อเบอร์ใดมีโอกาสที่จะถูก </w:t>
      </w:r>
    </w:p>
    <w:p w:rsidR="00F228C9" w:rsidRPr="00655A6D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    </w:t>
      </w:r>
      <w:r w:rsidR="00BF79A3"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หยิบขึ้นมาได้มากที่สุด</w:t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1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มีโอกาสถูกหยิบได้เท่า ๆ กัน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F228C9" w:rsidRPr="00655A6D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</w:t>
      </w:r>
      <w:r>
        <w:rPr>
          <w:rFonts w:ascii="TH SarabunPSK" w:eastAsia="CordiaNew-Bold" w:hAnsi="TH SarabunPSK" w:cs="TH SarabunPSK"/>
          <w:sz w:val="32"/>
          <w:szCs w:val="32"/>
        </w:rPr>
        <w:t>2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ขึ้นอยู่กับการหยิบ</w:t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3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</w:t>
      </w:r>
      <w:proofErr w:type="gramStart"/>
      <w:r w:rsidRPr="00655A6D">
        <w:rPr>
          <w:rFonts w:ascii="TH SarabunPSK" w:eastAsia="CordiaNew-Bold" w:hAnsi="TH SarabunPSK" w:cs="TH SarabunPSK"/>
          <w:sz w:val="32"/>
          <w:szCs w:val="32"/>
        </w:rPr>
        <w:t>S ,</w:t>
      </w:r>
      <w:proofErr w:type="gramEnd"/>
      <w:r w:rsidRPr="00655A6D">
        <w:rPr>
          <w:rFonts w:ascii="TH SarabunPSK" w:eastAsia="CordiaNew-Bold" w:hAnsi="TH SarabunPSK" w:cs="TH SarabunPSK"/>
          <w:sz w:val="32"/>
          <w:szCs w:val="32"/>
        </w:rPr>
        <w:t xml:space="preserve"> M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</w:t>
      </w:r>
      <w:r>
        <w:rPr>
          <w:rFonts w:ascii="TH SarabunPSK" w:eastAsia="CordiaNew-Bold" w:hAnsi="TH SarabunPSK" w:cs="TH SarabunPSK"/>
          <w:sz w:val="32"/>
          <w:szCs w:val="32"/>
        </w:rPr>
        <w:t>4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</w:t>
      </w:r>
      <w:proofErr w:type="gramStart"/>
      <w:r w:rsidRPr="00655A6D">
        <w:rPr>
          <w:rFonts w:ascii="TH SarabunPSK" w:eastAsia="CordiaNew-Bold" w:hAnsi="TH SarabunPSK" w:cs="TH SarabunPSK"/>
          <w:sz w:val="32"/>
          <w:szCs w:val="32"/>
        </w:rPr>
        <w:t>L ,</w:t>
      </w:r>
      <w:proofErr w:type="gramEnd"/>
      <w:r w:rsidRPr="00655A6D">
        <w:rPr>
          <w:rFonts w:ascii="TH SarabunPSK" w:eastAsia="CordiaNew-Bold" w:hAnsi="TH SarabunPSK" w:cs="TH SarabunPSK"/>
          <w:sz w:val="32"/>
          <w:szCs w:val="32"/>
        </w:rPr>
        <w:t xml:space="preserve"> XL</w:t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BF79A3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BF79A3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BF79A3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F228C9" w:rsidRPr="00655A6D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</w:t>
      </w:r>
      <w:r w:rsidR="00F228C9">
        <w:rPr>
          <w:rFonts w:ascii="TH SarabunPSK" w:eastAsia="CordiaNew-Bold" w:hAnsi="TH SarabunPSK" w:cs="TH SarabunPSK"/>
          <w:sz w:val="32"/>
          <w:szCs w:val="32"/>
        </w:rPr>
        <w:t>4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ทดลองโยนเหรียญบาท </w:t>
      </w:r>
      <w:r w:rsidR="00F228C9" w:rsidRPr="00655A6D">
        <w:rPr>
          <w:rFonts w:ascii="TH SarabunPSK" w:eastAsia="CordiaNew-Bold" w:hAnsi="TH SarabunPSK" w:cs="TH SarabunPSK"/>
          <w:sz w:val="32"/>
          <w:szCs w:val="32"/>
        </w:rPr>
        <w:t xml:space="preserve">2 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เหรียญ พร้อมกันเหรียญทั้งสองมีโอกาสที่จะออกลักษณะใดมากที่สุด </w:t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1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หัวทั้งคู่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F228C9" w:rsidRPr="00655A6D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</w:t>
      </w:r>
      <w:r>
        <w:rPr>
          <w:rFonts w:ascii="TH SarabunPSK" w:eastAsia="CordiaNew-Bold" w:hAnsi="TH SarabunPSK" w:cs="TH SarabunPSK"/>
          <w:sz w:val="32"/>
          <w:szCs w:val="32"/>
        </w:rPr>
        <w:t>2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หัวหนึ่งเหรียญและก้อยหนึ่งเหรียญ</w:t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3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ก้อยทั้งคู่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</w:t>
      </w:r>
      <w:r>
        <w:rPr>
          <w:rFonts w:ascii="TH SarabunPSK" w:eastAsia="CordiaNew-Bold" w:hAnsi="TH SarabunPSK" w:cs="TH SarabunPSK"/>
          <w:sz w:val="32"/>
          <w:szCs w:val="32"/>
        </w:rPr>
        <w:t>4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มีโอกาสเท่า ๆ กัน</w:t>
      </w:r>
    </w:p>
    <w:p w:rsidR="00AC7B1E" w:rsidRDefault="00AC7B1E" w:rsidP="00D55A0B">
      <w:pPr>
        <w:rPr>
          <w:szCs w:val="22"/>
        </w:rPr>
      </w:pPr>
    </w:p>
    <w:p w:rsidR="00F228C9" w:rsidRPr="00655A6D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  5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ถุงใบหนึ่งมีกระดุมขนาดเท่า ๆ กันดังนี้ สีแดง </w:t>
      </w:r>
      <w:r w:rsidR="00F228C9" w:rsidRPr="00655A6D">
        <w:rPr>
          <w:rFonts w:ascii="TH SarabunPSK" w:eastAsia="CordiaNew-Bold" w:hAnsi="TH SarabunPSK" w:cs="TH SarabunPSK"/>
          <w:sz w:val="32"/>
          <w:szCs w:val="32"/>
        </w:rPr>
        <w:t xml:space="preserve">3 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เม็ด สีเหลือง </w:t>
      </w:r>
      <w:r w:rsidR="00F228C9" w:rsidRPr="00655A6D">
        <w:rPr>
          <w:rFonts w:ascii="TH SarabunPSK" w:eastAsia="CordiaNew-Bold" w:hAnsi="TH SarabunPSK" w:cs="TH SarabunPSK"/>
          <w:sz w:val="32"/>
          <w:szCs w:val="32"/>
        </w:rPr>
        <w:t>5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 เม็ด สีขาว </w:t>
      </w:r>
      <w:r w:rsidR="00F228C9" w:rsidRPr="00655A6D">
        <w:rPr>
          <w:rFonts w:ascii="TH SarabunPSK" w:eastAsia="CordiaNew-Bold" w:hAnsi="TH SarabunPSK" w:cs="TH SarabunPSK"/>
          <w:sz w:val="32"/>
          <w:szCs w:val="32"/>
        </w:rPr>
        <w:t xml:space="preserve">15 </w:t>
      </w:r>
      <w:r w:rsidR="00F228C9" w:rsidRPr="00655A6D">
        <w:rPr>
          <w:rFonts w:ascii="TH SarabunPSK" w:eastAsia="CordiaNew-Bold" w:hAnsi="TH SarabunPSK" w:cs="TH SarabunPSK"/>
          <w:sz w:val="32"/>
          <w:szCs w:val="32"/>
          <w:cs/>
        </w:rPr>
        <w:t>เม็ด</w:t>
      </w:r>
    </w:p>
    <w:p w:rsidR="00F228C9" w:rsidRPr="00655A6D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   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</w:t>
      </w:r>
      <w:r w:rsidR="00BF79A3"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สีเขียว </w:t>
      </w:r>
      <w:r w:rsidRPr="00655A6D">
        <w:rPr>
          <w:rFonts w:ascii="TH SarabunPSK" w:eastAsia="CordiaNew-Bold" w:hAnsi="TH SarabunPSK" w:cs="TH SarabunPSK"/>
          <w:sz w:val="32"/>
          <w:szCs w:val="32"/>
        </w:rPr>
        <w:t xml:space="preserve">20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เม็ด เขย่าถุงแล้วหยิบกระดุมขึ้นมา </w:t>
      </w:r>
      <w:r w:rsidRPr="00655A6D">
        <w:rPr>
          <w:rFonts w:ascii="TH SarabunPSK" w:eastAsia="CordiaNew-Bold" w:hAnsi="TH SarabunPSK" w:cs="TH SarabunPSK"/>
          <w:sz w:val="32"/>
          <w:szCs w:val="32"/>
        </w:rPr>
        <w:t xml:space="preserve">1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เม็ด กระดุมสีใดมีโอกาสที่จะถูกหยิบได้มากที่สุด</w:t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1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สีแดง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F228C9" w:rsidRPr="00655A6D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  <w:cs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</w:t>
      </w:r>
      <w:r>
        <w:rPr>
          <w:rFonts w:ascii="TH SarabunPSK" w:eastAsia="CordiaNew-Bold" w:hAnsi="TH SarabunPSK" w:cs="TH SarabunPSK"/>
          <w:sz w:val="32"/>
          <w:szCs w:val="32"/>
        </w:rPr>
        <w:t>2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สีขาว</w:t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3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 xml:space="preserve">. สีเหลือง 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</w:t>
      </w:r>
      <w:r>
        <w:rPr>
          <w:rFonts w:ascii="TH SarabunPSK" w:eastAsia="CordiaNew-Bold" w:hAnsi="TH SarabunPSK" w:cs="TH SarabunPSK"/>
          <w:sz w:val="32"/>
          <w:szCs w:val="32"/>
        </w:rPr>
        <w:t>4</w:t>
      </w:r>
      <w:r w:rsidRPr="00655A6D">
        <w:rPr>
          <w:rFonts w:ascii="TH SarabunPSK" w:eastAsia="CordiaNew-Bold" w:hAnsi="TH SarabunPSK" w:cs="TH SarabunPSK"/>
          <w:sz w:val="32"/>
          <w:szCs w:val="32"/>
          <w:cs/>
        </w:rPr>
        <w:t>. สีเขียว</w:t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F228C9" w:rsidRPr="00E435FB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   6</w:t>
      </w:r>
      <w:r w:rsidR="00F228C9" w:rsidRPr="00E435FB">
        <w:rPr>
          <w:rFonts w:ascii="TH SarabunPSK" w:eastAsia="CordiaNew-Bold" w:hAnsi="TH SarabunPSK" w:cs="TH SarabunPSK"/>
          <w:sz w:val="32"/>
          <w:szCs w:val="32"/>
          <w:cs/>
        </w:rPr>
        <w:t>. ข้อใดต่อไปนี้มีโอกาสเกิดขึ้นมากที่สุด</w:t>
      </w:r>
    </w:p>
    <w:p w:rsidR="00F228C9" w:rsidRPr="00E435FB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</w:t>
      </w:r>
      <w:r w:rsidR="00BF79A3">
        <w:rPr>
          <w:rFonts w:ascii="TH SarabunPSK" w:eastAsia="CordiaNew-Bold" w:hAnsi="TH SarabunPSK" w:cs="TH SarabunPSK"/>
          <w:sz w:val="32"/>
          <w:szCs w:val="32"/>
        </w:rPr>
        <w:t xml:space="preserve">    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(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) โอกาสที่จะถูกรางวัลที่ 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ของสลากกินแบ่งรัฐบาลเมื่อซื้อสลาก 1 ใบ</w:t>
      </w:r>
    </w:p>
    <w:p w:rsidR="00F228C9" w:rsidRPr="00E435FB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</w:t>
      </w:r>
      <w:r w:rsidR="00BF79A3">
        <w:rPr>
          <w:rFonts w:ascii="TH SarabunPSK" w:eastAsia="CordiaNew-Bold" w:hAnsi="TH SarabunPSK" w:cs="TH SarabunPSK"/>
          <w:sz w:val="32"/>
          <w:szCs w:val="32"/>
        </w:rPr>
        <w:t xml:space="preserve">    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(</w:t>
      </w:r>
      <w:r w:rsidRPr="00E435FB">
        <w:rPr>
          <w:rFonts w:ascii="TH SarabunPSK" w:eastAsia="CordiaNew-Bold" w:hAnsi="TH SarabunPSK" w:cs="TH SarabunPSK"/>
          <w:sz w:val="32"/>
          <w:szCs w:val="32"/>
        </w:rPr>
        <w:t>2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) โอกาสหยิบลูกบอลได้สีแดง เมื่อมีลูกบอลสีแดง 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ลูก สีเขียว 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ลูก และสีขาว 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ลูก</w:t>
      </w:r>
    </w:p>
    <w:p w:rsidR="00F228C9" w:rsidRPr="00E435FB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</w:t>
      </w:r>
      <w:r w:rsidR="00BF79A3">
        <w:rPr>
          <w:rFonts w:ascii="TH SarabunPSK" w:eastAsia="CordiaNew-Bold" w:hAnsi="TH SarabunPSK" w:cs="TH SarabunPSK"/>
          <w:sz w:val="32"/>
          <w:szCs w:val="32"/>
        </w:rPr>
        <w:t xml:space="preserve">    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ซึ่งมีขนาดเท่ากันทุกลูก</w:t>
      </w:r>
    </w:p>
    <w:p w:rsidR="00F228C9" w:rsidRPr="00E435FB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</w:t>
      </w:r>
      <w:r w:rsidR="00BF79A3"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(3) โอกาสที่เหรียญจะขึ้นหัวเมื่อโยนเหรียญบาท 1 เหรียญ</w:t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. (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)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</w:t>
      </w:r>
      <w:r>
        <w:rPr>
          <w:rFonts w:ascii="TH SarabunPSK" w:eastAsia="CordiaNew-Bold" w:hAnsi="TH SarabunPSK" w:cs="TH SarabunPSK"/>
          <w:sz w:val="32"/>
          <w:szCs w:val="32"/>
        </w:rPr>
        <w:t xml:space="preserve">  2.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(</w:t>
      </w:r>
      <w:r w:rsidRPr="00E435FB">
        <w:rPr>
          <w:rFonts w:ascii="TH SarabunPSK" w:eastAsia="CordiaNew-Bold" w:hAnsi="TH SarabunPSK" w:cs="TH SarabunPSK"/>
          <w:sz w:val="32"/>
          <w:szCs w:val="32"/>
        </w:rPr>
        <w:t>2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)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</w:t>
      </w:r>
      <w:r>
        <w:rPr>
          <w:rFonts w:ascii="TH SarabunPSK" w:eastAsia="CordiaNew-Bold" w:hAnsi="TH SarabunPSK" w:cs="TH SarabunPSK"/>
          <w:sz w:val="32"/>
          <w:szCs w:val="32"/>
        </w:rPr>
        <w:t xml:space="preserve">  3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. (</w:t>
      </w:r>
      <w:r w:rsidRPr="00E435FB">
        <w:rPr>
          <w:rFonts w:ascii="TH SarabunPSK" w:eastAsia="CordiaNew-Bold" w:hAnsi="TH SarabunPSK" w:cs="TH SarabunPSK"/>
          <w:sz w:val="32"/>
          <w:szCs w:val="32"/>
        </w:rPr>
        <w:t>3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)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 </w:t>
      </w:r>
      <w:r>
        <w:rPr>
          <w:rFonts w:ascii="TH SarabunPSK" w:eastAsia="CordiaNew-Bold" w:hAnsi="TH SarabunPSK" w:cs="TH SarabunPSK"/>
          <w:sz w:val="32"/>
          <w:szCs w:val="32"/>
        </w:rPr>
        <w:t>4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.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เท่ากันทุกข้อ</w:t>
      </w:r>
    </w:p>
    <w:p w:rsidR="00BF79A3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BF79A3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BF79A3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BF79A3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BF79A3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BF79A3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BF79A3" w:rsidRDefault="00BF79A3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</w:t>
      </w:r>
      <w:r w:rsidR="00BF79A3">
        <w:rPr>
          <w:rFonts w:ascii="TH SarabunPSK" w:eastAsia="CordiaNew-Bold" w:hAnsi="TH SarabunPSK" w:cs="TH SarabunPSK"/>
          <w:sz w:val="32"/>
          <w:szCs w:val="32"/>
        </w:rPr>
        <w:t xml:space="preserve">   </w:t>
      </w:r>
      <w:r>
        <w:rPr>
          <w:rFonts w:ascii="TH SarabunPSK" w:eastAsia="CordiaNew-Bold" w:hAnsi="TH SarabunPSK" w:cs="TH SarabunPSK"/>
          <w:sz w:val="32"/>
          <w:szCs w:val="32"/>
        </w:rPr>
        <w:t xml:space="preserve"> </w:t>
      </w:r>
      <w:r w:rsidR="00BF79A3">
        <w:rPr>
          <w:rFonts w:ascii="TH SarabunPSK" w:eastAsia="CordiaNew-Bold" w:hAnsi="TH SarabunPSK" w:cs="TH SarabunPSK"/>
          <w:sz w:val="32"/>
          <w:szCs w:val="32"/>
        </w:rPr>
        <w:t>7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. เขียนจำนวนเต็มตั้งแต่ 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-</w:t>
      </w:r>
      <w:r w:rsidRPr="00E435FB">
        <w:rPr>
          <w:rFonts w:ascii="TH SarabunPSK" w:eastAsia="CordiaNew-Bold" w:hAnsi="TH SarabunPSK" w:cs="TH SarabunPSK"/>
          <w:sz w:val="32"/>
          <w:szCs w:val="32"/>
        </w:rPr>
        <w:t>100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ลงบนกระดาษจำนวนละ 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แผ่นเล็ก ๆใส่ลงในกล่อง สุ่มหยิบ</w:t>
      </w:r>
    </w:p>
    <w:p w:rsidR="00F228C9" w:rsidRPr="00E435FB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</w:t>
      </w:r>
      <w:r w:rsidR="00BF79A3"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มา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ใบข้อใดมีโอกาสเกิดขึ้นได้น้อยที่สุด</w:t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</w:t>
      </w:r>
      <w:r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. โอกาสที่จะหยิบได้จำนวนคู่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F228C9" w:rsidRPr="00E435FB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</w:t>
      </w:r>
      <w:r>
        <w:rPr>
          <w:rFonts w:ascii="TH SarabunPSK" w:eastAsia="CordiaNew-Bold" w:hAnsi="TH SarabunPSK" w:cs="TH SarabunPSK"/>
          <w:sz w:val="32"/>
          <w:szCs w:val="32"/>
        </w:rPr>
        <w:t xml:space="preserve">   2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>. โอกาสที่จะหยิบได้จำนวนคี่</w:t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</w:t>
      </w:r>
      <w:r>
        <w:rPr>
          <w:rFonts w:ascii="TH SarabunPSK" w:eastAsia="CordiaNew-Bold" w:hAnsi="TH SarabunPSK" w:cs="TH SarabunPSK"/>
          <w:sz w:val="32"/>
          <w:szCs w:val="32"/>
        </w:rPr>
        <w:t>3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. โอกาสที่จะได้จำนวนที่ </w:t>
      </w:r>
      <w:r w:rsidRPr="00E435FB">
        <w:rPr>
          <w:rFonts w:ascii="TH SarabunPSK" w:eastAsia="CordiaNew-Bold" w:hAnsi="TH SarabunPSK" w:cs="TH SarabunPSK"/>
          <w:sz w:val="32"/>
          <w:szCs w:val="32"/>
        </w:rPr>
        <w:t>1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หารลงตัว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ab/>
      </w:r>
    </w:p>
    <w:p w:rsidR="00F228C9" w:rsidRDefault="00F228C9" w:rsidP="00F228C9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   </w:t>
      </w:r>
      <w:r>
        <w:rPr>
          <w:rFonts w:ascii="TH SarabunPSK" w:eastAsia="CordiaNew-Bold" w:hAnsi="TH SarabunPSK" w:cs="TH SarabunPSK"/>
          <w:sz w:val="32"/>
          <w:szCs w:val="32"/>
        </w:rPr>
        <w:t>4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. โอกาสที่จะได้จำนวนที่ </w:t>
      </w:r>
      <w:r w:rsidRPr="00E435FB">
        <w:rPr>
          <w:rFonts w:ascii="TH SarabunPSK" w:eastAsia="CordiaNew-Bold" w:hAnsi="TH SarabunPSK" w:cs="TH SarabunPSK"/>
          <w:sz w:val="32"/>
          <w:szCs w:val="32"/>
        </w:rPr>
        <w:t>20</w:t>
      </w:r>
      <w:r w:rsidRPr="00E435FB">
        <w:rPr>
          <w:rFonts w:ascii="TH SarabunPSK" w:eastAsia="CordiaNew-Bold" w:hAnsi="TH SarabunPSK" w:cs="TH SarabunPSK"/>
          <w:sz w:val="32"/>
          <w:szCs w:val="32"/>
          <w:cs/>
        </w:rPr>
        <w:t xml:space="preserve"> หารลงตัว</w:t>
      </w:r>
    </w:p>
    <w:p w:rsidR="00AC7B1E" w:rsidRDefault="00AC7B1E" w:rsidP="00D55A0B">
      <w:pPr>
        <w:rPr>
          <w:szCs w:val="22"/>
        </w:rPr>
      </w:pPr>
    </w:p>
    <w:p w:rsidR="00BF79A3" w:rsidRPr="001902F9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8. </w:t>
      </w:r>
      <w:r w:rsidRPr="001902F9">
        <w:rPr>
          <w:rFonts w:ascii="TH SarabunPSK" w:hAnsi="TH SarabunPSK" w:cs="TH SarabunPSK" w:hint="cs"/>
          <w:sz w:val="32"/>
          <w:szCs w:val="32"/>
          <w:cs/>
        </w:rPr>
        <w:t>คำกล่าวในข้อใด</w:t>
      </w:r>
      <w:r w:rsidRPr="001902F9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ไม่มี</w:t>
      </w:r>
      <w:r w:rsidRPr="001902F9">
        <w:rPr>
          <w:rFonts w:ascii="TH SarabunPSK" w:hAnsi="TH SarabunPSK" w:cs="TH SarabunPSK" w:hint="cs"/>
          <w:sz w:val="32"/>
          <w:szCs w:val="32"/>
          <w:cs/>
        </w:rPr>
        <w:t>โอกาสเกิดขึ้น</w:t>
      </w:r>
    </w:p>
    <w:p w:rsidR="00BF79A3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902F9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1902F9">
        <w:rPr>
          <w:rFonts w:ascii="TH SarabunPSK" w:hAnsi="TH SarabunPSK" w:cs="TH SarabunPSK" w:hint="cs"/>
          <w:sz w:val="32"/>
          <w:szCs w:val="32"/>
          <w:cs/>
        </w:rPr>
        <w:t>เย็นนี้ฝนจะตก</w:t>
      </w:r>
    </w:p>
    <w:p w:rsidR="00BF79A3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        2.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พรุ่งนี้ฉันจะตั้งใจเรียน</w:t>
      </w:r>
    </w:p>
    <w:p w:rsidR="00BF79A3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/>
          <w:sz w:val="32"/>
          <w:szCs w:val="32"/>
        </w:rPr>
        <w:t xml:space="preserve">3.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ถูกฉลากกินแบ่งรัฐบาลรางวัลที่ </w:t>
      </w:r>
      <w:r>
        <w:rPr>
          <w:rFonts w:ascii="TH SarabunPSK" w:hAnsi="TH SarabunPSK" w:cs="TH SarabunPSK"/>
          <w:sz w:val="32"/>
          <w:szCs w:val="32"/>
        </w:rPr>
        <w:t>1</w:t>
      </w:r>
    </w:p>
    <w:p w:rsidR="00BF79A3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4.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ได้เหรียญ </w:t>
      </w:r>
      <w:r>
        <w:rPr>
          <w:rFonts w:ascii="TH SarabunPSK" w:hAnsi="TH SarabunPSK" w:cs="TH SarabunPSK"/>
          <w:sz w:val="32"/>
          <w:szCs w:val="32"/>
        </w:rPr>
        <w:t>10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บาทจากการกดตู้ </w:t>
      </w:r>
      <w:r>
        <w:rPr>
          <w:rFonts w:ascii="TH SarabunPSK" w:hAnsi="TH SarabunPSK" w:cs="TH SarabunPSK"/>
          <w:sz w:val="32"/>
          <w:szCs w:val="32"/>
        </w:rPr>
        <w:t>ATM</w:t>
      </w:r>
    </w:p>
    <w:p w:rsidR="00BF79A3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F79A3" w:rsidRPr="00D17C1B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hAnsi="TH SarabunPSK" w:cs="TH SarabunPSK"/>
          <w:sz w:val="32"/>
          <w:szCs w:val="32"/>
        </w:rPr>
        <w:t>9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กล่องใบหนึ่งบรรจุลูกปิงปองสีต่างๆ ดังนี้</w:t>
      </w:r>
    </w:p>
    <w:p w:rsidR="00BF79A3" w:rsidRPr="00D17C1B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สีแดง 3 ลูก  สีส้ม 4 ลูก  สีเหลือง 2 ลูก และสีขาว 1 ลูก จงหาว่าโอกาสที่จะหยิบได้</w:t>
      </w:r>
    </w:p>
    <w:p w:rsidR="00BF79A3" w:rsidRPr="00D17C1B" w:rsidRDefault="00BF79A3" w:rsidP="00BF79A3">
      <w:pPr>
        <w:tabs>
          <w:tab w:val="left" w:pos="270"/>
          <w:tab w:val="left" w:pos="36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 ลูกปิงปองสีใดมากที่สุด</w:t>
      </w:r>
    </w:p>
    <w:p w:rsidR="00BF79A3" w:rsidRPr="00D17C1B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สีส้ม</w:t>
      </w:r>
    </w:p>
    <w:p w:rsidR="00BF79A3" w:rsidRPr="00D17C1B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     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สีแดง</w:t>
      </w:r>
    </w:p>
    <w:p w:rsidR="00BF79A3" w:rsidRPr="00D17C1B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สีเขียว</w:t>
      </w:r>
    </w:p>
    <w:p w:rsidR="00BF79A3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>.</w:t>
      </w: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 สีเหลือง</w:t>
      </w:r>
    </w:p>
    <w:p w:rsidR="00BF79A3" w:rsidRDefault="00BF79A3" w:rsidP="00D55A0B">
      <w:pPr>
        <w:rPr>
          <w:szCs w:val="22"/>
        </w:rPr>
      </w:pPr>
    </w:p>
    <w:p w:rsidR="00BF79A3" w:rsidRPr="00D17C1B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1</w:t>
      </w:r>
      <w:r>
        <w:rPr>
          <w:rFonts w:ascii="TH SarabunPSK" w:hAnsi="TH SarabunPSK" w:cs="TH SarabunPSK"/>
          <w:sz w:val="32"/>
          <w:szCs w:val="32"/>
        </w:rPr>
        <w:t>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ถุงใบหนึ่งมีลูกแก้วสีแดง สีเขียว และสีขาวอย่างละ 1 ลูก ถ้าหยิบขึ้นมา 2 ลูก  โดยไม่ได้ดู    </w:t>
      </w:r>
    </w:p>
    <w:p w:rsidR="00BF79A3" w:rsidRPr="00D17C1B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 จะมีโอกาสได้ลูกแก้วสีอะไร</w:t>
      </w:r>
    </w:p>
    <w:p w:rsidR="00BF79A3" w:rsidRPr="00D17C1B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สีเขียว กับ สีแดง</w:t>
      </w:r>
    </w:p>
    <w:p w:rsidR="00BF79A3" w:rsidRPr="00D17C1B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17C1B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     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สีเขียว กับ สีขาว</w:t>
      </w:r>
    </w:p>
    <w:p w:rsidR="00BF79A3" w:rsidRPr="00D17C1B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</w:t>
      </w:r>
      <w:r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สีแดง กับ สีขาว</w:t>
      </w:r>
    </w:p>
    <w:p w:rsidR="00BF79A3" w:rsidRDefault="00BF79A3" w:rsidP="00BF79A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</w:t>
      </w:r>
      <w:r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เป็นไปไม่ได้ทั้ง </w:t>
      </w:r>
      <w:proofErr w:type="gramStart"/>
      <w:r w:rsidRPr="00D17C1B">
        <w:rPr>
          <w:rFonts w:ascii="TH SarabunPSK" w:hAnsi="TH SarabunPSK" w:cs="TH SarabunPSK" w:hint="cs"/>
          <w:sz w:val="32"/>
          <w:szCs w:val="32"/>
          <w:cs/>
        </w:rPr>
        <w:t xml:space="preserve">ก </w:t>
      </w:r>
      <w:r w:rsidRPr="00D17C1B">
        <w:rPr>
          <w:rFonts w:ascii="TH SarabunPSK" w:hAnsi="TH SarabunPSK" w:cs="TH SarabunPSK"/>
          <w:sz w:val="32"/>
          <w:szCs w:val="32"/>
        </w:rPr>
        <w:t>,</w:t>
      </w:r>
      <w:proofErr w:type="gramEnd"/>
      <w:r w:rsidRPr="00D17C1B">
        <w:rPr>
          <w:rFonts w:ascii="TH SarabunPSK" w:hAnsi="TH SarabunPSK" w:cs="TH SarabunPSK"/>
          <w:sz w:val="32"/>
          <w:szCs w:val="32"/>
        </w:rPr>
        <w:t xml:space="preserve"> </w:t>
      </w:r>
      <w:r w:rsidRPr="00D17C1B">
        <w:rPr>
          <w:rFonts w:ascii="TH SarabunPSK" w:hAnsi="TH SarabunPSK" w:cs="TH SarabunPSK" w:hint="cs"/>
          <w:sz w:val="32"/>
          <w:szCs w:val="32"/>
          <w:cs/>
        </w:rPr>
        <w:t>ข และ ค</w:t>
      </w:r>
    </w:p>
    <w:p w:rsidR="00BF79A3" w:rsidRDefault="0070426C" w:rsidP="00D55A0B">
      <w:pPr>
        <w:rPr>
          <w:szCs w:val="22"/>
        </w:rPr>
      </w:pPr>
      <w:r>
        <w:rPr>
          <w:noProof/>
          <w:szCs w:val="22"/>
        </w:rPr>
        <w:lastRenderedPageBreak/>
        <w:drawing>
          <wp:anchor distT="0" distB="0" distL="114300" distR="114300" simplePos="0" relativeHeight="251754496" behindDoc="1" locked="0" layoutInCell="1" allowOverlap="1" wp14:anchorId="6D773E95" wp14:editId="12A8DA09">
            <wp:simplePos x="0" y="0"/>
            <wp:positionH relativeFrom="column">
              <wp:posOffset>-745490</wp:posOffset>
            </wp:positionH>
            <wp:positionV relativeFrom="paragraph">
              <wp:posOffset>92710</wp:posOffset>
            </wp:positionV>
            <wp:extent cx="4533900" cy="836930"/>
            <wp:effectExtent l="0" t="0" r="0" b="1270"/>
            <wp:wrapNone/>
            <wp:docPr id="35" name="รูปภาพ 35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0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F79A3" w:rsidRPr="00BF79A3" w:rsidRDefault="0070426C" w:rsidP="00D55A0B">
      <w:pPr>
        <w:rPr>
          <w:szCs w:val="22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</w:t>
      </w:r>
      <w:r>
        <w:rPr>
          <w:rFonts w:ascii="TH SarabunPSK" w:hAnsi="TH SarabunPSK" w:cs="TH SarabunPSK"/>
          <w:b/>
          <w:bCs/>
          <w:sz w:val="40"/>
          <w:szCs w:val="40"/>
          <w:cs/>
        </w:rPr>
        <w:t>กระดาษคำตอบ แบบทดสอบหลั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ง</w:t>
      </w:r>
      <w:r w:rsidRPr="007B4DBA">
        <w:rPr>
          <w:rFonts w:ascii="TH SarabunPSK" w:hAnsi="TH SarabunPSK" w:cs="TH SarabunPSK"/>
          <w:b/>
          <w:bCs/>
          <w:sz w:val="40"/>
          <w:szCs w:val="40"/>
          <w:cs/>
        </w:rPr>
        <w:t>เรียน</w:t>
      </w:r>
    </w:p>
    <w:p w:rsidR="00AC7B1E" w:rsidRDefault="0070426C" w:rsidP="00D55A0B">
      <w:pPr>
        <w:rPr>
          <w:szCs w:val="22"/>
        </w:rPr>
      </w:pPr>
      <w:r w:rsidRPr="008336DE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72C14124" wp14:editId="7AECF2EB">
                <wp:simplePos x="0" y="0"/>
                <wp:positionH relativeFrom="column">
                  <wp:posOffset>721995</wp:posOffset>
                </wp:positionH>
                <wp:positionV relativeFrom="paragraph">
                  <wp:posOffset>165100</wp:posOffset>
                </wp:positionV>
                <wp:extent cx="4448175" cy="428625"/>
                <wp:effectExtent l="0" t="0" r="47625" b="66675"/>
                <wp:wrapNone/>
                <wp:docPr id="71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8175" cy="42862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B6DDE8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92CDDC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205867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8353F6" w:rsidRPr="008336DE" w:rsidRDefault="008353F6" w:rsidP="0070426C">
                            <w:pPr>
                              <w:spacing w:after="160" w:line="259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8336D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แบบฝึกทักษะคณิตศาสตร์เล่มที่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1</w:t>
                            </w:r>
                            <w:r w:rsidRPr="008336D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ความหมายของความน่าจะเป็น</w:t>
                            </w:r>
                          </w:p>
                          <w:p w:rsidR="008353F6" w:rsidRPr="00270BDE" w:rsidRDefault="008353F6" w:rsidP="0070426C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_x0000_s1089" style="position:absolute;margin-left:56.85pt;margin-top:13pt;width:350.25pt;height:33.7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" strokecolor="#92cddc" strokeweight="1pt">
                <v:fill color2="#b6dde8" focus="100%" type="gradient"/>
                <v:shadow on="t" color="#205867" opacity=".5" offset="1pt"/>
                <v:textbox>
                  <w:txbxContent>
                    <w:p w:rsidR="008353F6" w:rsidRPr="008336DE" w:rsidRDefault="008353F6" w:rsidP="0070426C">
                      <w:pPr>
                        <w:spacing w:after="160" w:line="259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8336DE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แบบฝึกทักษะคณิตศาสตร์เล่มที่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1</w:t>
                      </w:r>
                      <w:r w:rsidRPr="008336DE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ความหมายของความน่าจะเป็น</w:t>
                      </w:r>
                    </w:p>
                    <w:p w:rsidR="008353F6" w:rsidRPr="00270BDE" w:rsidRDefault="008353F6" w:rsidP="0070426C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AC7B1E" w:rsidRDefault="00AC7B1E" w:rsidP="00D55A0B">
      <w:pPr>
        <w:rPr>
          <w:szCs w:val="22"/>
        </w:rPr>
      </w:pPr>
    </w:p>
    <w:p w:rsidR="00AC7B1E" w:rsidRDefault="0070426C" w:rsidP="00D55A0B">
      <w:pPr>
        <w:rPr>
          <w:szCs w:val="22"/>
        </w:rPr>
      </w:pPr>
      <w:r w:rsidRPr="0070426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6F30107D" wp14:editId="21F573A3">
                <wp:simplePos x="0" y="0"/>
                <wp:positionH relativeFrom="column">
                  <wp:posOffset>328930</wp:posOffset>
                </wp:positionH>
                <wp:positionV relativeFrom="line">
                  <wp:posOffset>114300</wp:posOffset>
                </wp:positionV>
                <wp:extent cx="5267325" cy="447675"/>
                <wp:effectExtent l="19050" t="19050" r="47625" b="47625"/>
                <wp:wrapNone/>
                <wp:docPr id="78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67325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F79646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353F6" w:rsidRDefault="008353F6" w:rsidP="0070426C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ชื่อ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……………………………………………..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นามสกุล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…………………………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ชั้น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/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เลขที่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_x0000_s1090" style="position:absolute;margin-left:25.9pt;margin-top:9pt;width:414.75pt;height:35.2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" strokecolor="#f79646" strokeweight="5pt">
                <v:stroke linestyle="thickThin"/>
                <v:shadow color="#868686"/>
                <v:textbox>
                  <w:txbxContent>
                    <w:p w:rsidR="008353F6" w:rsidRDefault="008353F6" w:rsidP="0070426C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   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ชื่อ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……………………………………………..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นามสกุล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…………………………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ชั้น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/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เลขที่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……..</w:t>
                      </w:r>
                    </w:p>
                  </w:txbxContent>
                </v:textbox>
                <w10:wrap anchory="line"/>
              </v:rect>
            </w:pict>
          </mc:Fallback>
        </mc:AlternateContent>
      </w:r>
    </w:p>
    <w:p w:rsidR="0070426C" w:rsidRDefault="0070426C" w:rsidP="00E60FF0">
      <w:pPr>
        <w:spacing w:after="0"/>
        <w:rPr>
          <w:szCs w:val="22"/>
        </w:rPr>
      </w:pPr>
    </w:p>
    <w:p w:rsidR="00E60FF0" w:rsidRPr="00E60FF0" w:rsidRDefault="00E60FF0" w:rsidP="00E60FF0">
      <w:pPr>
        <w:spacing w:after="0"/>
        <w:rPr>
          <w:rFonts w:ascii="TH SarabunPSK" w:hAnsi="TH SarabunPSK" w:cs="TH SarabunPSK"/>
          <w:b/>
          <w:bCs/>
          <w:sz w:val="16"/>
          <w:szCs w:val="16"/>
          <w:u w:val="double"/>
        </w:rPr>
      </w:pPr>
    </w:p>
    <w:p w:rsidR="0070426C" w:rsidRPr="0070426C" w:rsidRDefault="0070426C" w:rsidP="0070426C">
      <w:pPr>
        <w:spacing w:after="0"/>
        <w:ind w:left="720"/>
        <w:rPr>
          <w:rFonts w:ascii="TH SarabunPSK" w:hAnsi="TH SarabunPSK" w:cs="TH SarabunPSK"/>
          <w:sz w:val="32"/>
          <w:szCs w:val="32"/>
        </w:rPr>
      </w:pPr>
      <w:r w:rsidRPr="0070426C">
        <w:rPr>
          <w:rFonts w:ascii="TH SarabunPSK" w:hAnsi="TH SarabunPSK" w:cs="TH SarabunPSK"/>
          <w:b/>
          <w:bCs/>
          <w:sz w:val="32"/>
          <w:szCs w:val="32"/>
          <w:u w:val="double"/>
          <w:cs/>
        </w:rPr>
        <w:t>คำชี้แจง</w:t>
      </w:r>
      <w:r w:rsidRPr="0070426C">
        <w:rPr>
          <w:rFonts w:ascii="TH SarabunPSK" w:hAnsi="TH SarabunPSK" w:cs="TH SarabunPSK"/>
          <w:sz w:val="32"/>
          <w:szCs w:val="32"/>
          <w:cs/>
        </w:rPr>
        <w:t xml:space="preserve">   ให้นักเรียนเลือกคำตอบที่ถูกต้องที่สุดเพียงคำตอบเดียวแล้วทำเครื่องหมาย (</w:t>
      </w:r>
      <w:r w:rsidRPr="0070426C">
        <w:rPr>
          <w:rFonts w:ascii="TH SarabunPSK" w:hAnsi="TH SarabunPSK" w:cs="TH SarabunPSK"/>
          <w:sz w:val="36"/>
          <w:szCs w:val="36"/>
        </w:rPr>
        <w:sym w:font="Wingdings 2" w:char="F04F"/>
      </w:r>
      <w:r w:rsidRPr="0070426C">
        <w:rPr>
          <w:rFonts w:ascii="TH SarabunPSK" w:hAnsi="TH SarabunPSK" w:cs="TH SarabunPSK"/>
          <w:sz w:val="32"/>
          <w:szCs w:val="32"/>
          <w:cs/>
        </w:rPr>
        <w:t>) ลงใน</w:t>
      </w:r>
    </w:p>
    <w:p w:rsidR="0070426C" w:rsidRPr="0070426C" w:rsidRDefault="00E60FF0" w:rsidP="00E60FF0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กระดาษคำตอ</w:t>
      </w:r>
      <w:r>
        <w:rPr>
          <w:rFonts w:ascii="TH SarabunPSK" w:hAnsi="TH SarabunPSK" w:cs="TH SarabunPSK" w:hint="cs"/>
          <w:sz w:val="32"/>
          <w:szCs w:val="32"/>
          <w:cs/>
        </w:rPr>
        <w:t>บ</w:t>
      </w:r>
    </w:p>
    <w:tbl>
      <w:tblPr>
        <w:tblpPr w:leftFromText="180" w:rightFromText="180" w:vertAnchor="text" w:horzAnchor="page" w:tblpX="2653" w:tblpY="9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76"/>
        <w:gridCol w:w="626"/>
        <w:gridCol w:w="630"/>
        <w:gridCol w:w="630"/>
        <w:gridCol w:w="630"/>
      </w:tblGrid>
      <w:tr w:rsidR="0070426C" w:rsidRPr="0070426C" w:rsidTr="00FF7B0C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ข้อ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1</w:t>
            </w:r>
            <w:r w:rsidRPr="0070426C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.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2</w:t>
            </w:r>
            <w:r w:rsidRPr="0070426C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.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3</w:t>
            </w:r>
            <w:r w:rsidRPr="0070426C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.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  <w:r w:rsidRPr="0070426C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.</w:t>
            </w:r>
          </w:p>
        </w:tc>
      </w:tr>
      <w:tr w:rsidR="0070426C" w:rsidRPr="0070426C" w:rsidTr="00FF7B0C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1.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0426C" w:rsidRPr="0070426C" w:rsidTr="00FF7B0C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2.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0426C" w:rsidRPr="0070426C" w:rsidTr="00FF7B0C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3.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0426C" w:rsidRPr="0070426C" w:rsidTr="00FF7B0C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4.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0426C" w:rsidRPr="0070426C" w:rsidTr="00FF7B0C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5.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0426C" w:rsidRPr="0070426C" w:rsidTr="00FF7B0C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6.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0426C" w:rsidRPr="0070426C" w:rsidTr="00FF7B0C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7.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0426C" w:rsidRPr="0070426C" w:rsidTr="00FF7B0C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8.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0426C" w:rsidRPr="0070426C" w:rsidTr="00FF7B0C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9.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70426C" w:rsidRPr="0070426C" w:rsidTr="00FF7B0C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10.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70426C" w:rsidRPr="0070426C" w:rsidRDefault="0070426C" w:rsidP="0070426C">
      <w:pPr>
        <w:spacing w:after="0"/>
        <w:rPr>
          <w:vanish/>
        </w:rPr>
      </w:pPr>
    </w:p>
    <w:tbl>
      <w:tblPr>
        <w:tblpPr w:leftFromText="180" w:rightFromText="180" w:vertAnchor="text" w:horzAnchor="page" w:tblpX="6444" w:tblpY="23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0"/>
        <w:gridCol w:w="1260"/>
      </w:tblGrid>
      <w:tr w:rsidR="0070426C" w:rsidRPr="0070426C" w:rsidTr="00FF7B0C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คะแนนเต็ม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10</w:t>
            </w:r>
          </w:p>
        </w:tc>
      </w:tr>
      <w:tr w:rsidR="0070426C" w:rsidRPr="0070426C" w:rsidTr="00FF7B0C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70426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คะแนนที่ได้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426C" w:rsidRPr="0070426C" w:rsidRDefault="0070426C" w:rsidP="0070426C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70426C" w:rsidRPr="0070426C" w:rsidRDefault="0070426C" w:rsidP="0070426C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</w:p>
    <w:p w:rsidR="0070426C" w:rsidRPr="0070426C" w:rsidRDefault="0070426C" w:rsidP="0070426C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</w:p>
    <w:p w:rsidR="0070426C" w:rsidRPr="0070426C" w:rsidRDefault="0070426C" w:rsidP="0070426C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</w:p>
    <w:p w:rsidR="0070426C" w:rsidRPr="0070426C" w:rsidRDefault="0070426C" w:rsidP="0070426C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70426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062012A" wp14:editId="2AD39701">
                <wp:simplePos x="0" y="0"/>
                <wp:positionH relativeFrom="column">
                  <wp:posOffset>3209925</wp:posOffset>
                </wp:positionH>
                <wp:positionV relativeFrom="paragraph">
                  <wp:posOffset>104775</wp:posOffset>
                </wp:positionV>
                <wp:extent cx="2095500" cy="1590675"/>
                <wp:effectExtent l="0" t="0" r="0" b="0"/>
                <wp:wrapNone/>
                <wp:docPr id="293" name="Text Box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0" cy="159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53F6" w:rsidRDefault="008353F6" w:rsidP="0070426C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ระดับคุณภาพ</w:t>
                            </w:r>
                          </w:p>
                          <w:p w:rsidR="008353F6" w:rsidRPr="00692B0A" w:rsidRDefault="008353F6" w:rsidP="0070426C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                     </w:t>
                            </w:r>
                            <w:r w:rsidRPr="00692B0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</w:p>
                          <w:p w:rsidR="008353F6" w:rsidRPr="00692B0A" w:rsidRDefault="008353F6" w:rsidP="0070426C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692B0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ดี</w:t>
                            </w:r>
                          </w:p>
                          <w:p w:rsidR="008353F6" w:rsidRPr="00692B0A" w:rsidRDefault="008353F6" w:rsidP="0070426C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692B0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  พอใช้</w:t>
                            </w:r>
                          </w:p>
                          <w:p w:rsidR="008353F6" w:rsidRPr="00692B0A" w:rsidRDefault="008353F6" w:rsidP="0070426C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692B0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     ปรับปรุง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93" o:spid="_x0000_s1091" type="#_x0000_t202" style="position:absolute;left:0;text-align:left;margin-left:252.75pt;margin-top:8.25pt;width:165pt;height:125.25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" filled="f" stroked="f" strokeweight=".5pt">
                <v:textbox>
                  <w:txbxContent>
                    <w:p w:rsidR="008353F6" w:rsidRDefault="008353F6" w:rsidP="0070426C">
                      <w:pPr>
                        <w:spacing w:after="0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ระดับคุณภาพ</w:t>
                      </w:r>
                    </w:p>
                    <w:p w:rsidR="008353F6" w:rsidRPr="00692B0A" w:rsidRDefault="008353F6" w:rsidP="0070426C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                     </w:t>
                      </w:r>
                      <w:r w:rsidRPr="00692B0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ดีมาก</w:t>
                      </w:r>
                    </w:p>
                    <w:p w:rsidR="008353F6" w:rsidRPr="00692B0A" w:rsidRDefault="008353F6" w:rsidP="0070426C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692B0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ดี</w:t>
                      </w:r>
                    </w:p>
                    <w:p w:rsidR="008353F6" w:rsidRPr="00692B0A" w:rsidRDefault="008353F6" w:rsidP="0070426C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692B0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  พอใช้</w:t>
                      </w:r>
                    </w:p>
                    <w:p w:rsidR="008353F6" w:rsidRPr="00692B0A" w:rsidRDefault="008353F6" w:rsidP="0070426C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692B0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     ปรับปรุง</w:t>
                      </w:r>
                    </w:p>
                  </w:txbxContent>
                </v:textbox>
              </v:shape>
            </w:pict>
          </mc:Fallback>
        </mc:AlternateContent>
      </w:r>
    </w:p>
    <w:p w:rsidR="0070426C" w:rsidRPr="0070426C" w:rsidRDefault="0070426C" w:rsidP="0070426C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70426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254C6AD" wp14:editId="59568EFF">
                <wp:simplePos x="0" y="0"/>
                <wp:positionH relativeFrom="column">
                  <wp:posOffset>3810000</wp:posOffset>
                </wp:positionH>
                <wp:positionV relativeFrom="paragraph">
                  <wp:posOffset>173990</wp:posOffset>
                </wp:positionV>
                <wp:extent cx="276225" cy="171450"/>
                <wp:effectExtent l="0" t="0" r="28575" b="19050"/>
                <wp:wrapNone/>
                <wp:docPr id="294" name="สี่เหลี่ยมผืนผ้า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714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94" o:spid="_x0000_s1026" style="position:absolute;margin-left:300pt;margin-top:13.7pt;width:21.75pt;height:13.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" filled="f" strokecolor="#e46c0a" strokeweight="2pt"/>
            </w:pict>
          </mc:Fallback>
        </mc:AlternateContent>
      </w:r>
    </w:p>
    <w:p w:rsidR="0070426C" w:rsidRPr="0070426C" w:rsidRDefault="0070426C" w:rsidP="0070426C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70426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68B8B6A8" wp14:editId="11444C10">
                <wp:simplePos x="0" y="0"/>
                <wp:positionH relativeFrom="column">
                  <wp:posOffset>3810000</wp:posOffset>
                </wp:positionH>
                <wp:positionV relativeFrom="paragraph">
                  <wp:posOffset>167005</wp:posOffset>
                </wp:positionV>
                <wp:extent cx="276225" cy="171450"/>
                <wp:effectExtent l="0" t="0" r="28575" b="19050"/>
                <wp:wrapNone/>
                <wp:docPr id="301" name="สี่เหลี่ยมผืนผ้า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714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01" o:spid="_x0000_s1026" style="position:absolute;margin-left:300pt;margin-top:13.15pt;width:21.75pt;height:13.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" filled="f" strokecolor="#e46c0a" strokeweight="2pt"/>
            </w:pict>
          </mc:Fallback>
        </mc:AlternateContent>
      </w:r>
    </w:p>
    <w:p w:rsidR="0070426C" w:rsidRPr="0070426C" w:rsidRDefault="0070426C" w:rsidP="0070426C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70426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0426AD0D" wp14:editId="5AC977C7">
                <wp:simplePos x="0" y="0"/>
                <wp:positionH relativeFrom="column">
                  <wp:posOffset>3810000</wp:posOffset>
                </wp:positionH>
                <wp:positionV relativeFrom="paragraph">
                  <wp:posOffset>150495</wp:posOffset>
                </wp:positionV>
                <wp:extent cx="276225" cy="171450"/>
                <wp:effectExtent l="0" t="0" r="28575" b="19050"/>
                <wp:wrapNone/>
                <wp:docPr id="302" name="สี่เหลี่ยมผืนผ้า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714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02" o:spid="_x0000_s1026" style="position:absolute;margin-left:300pt;margin-top:11.85pt;width:21.75pt;height:13.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" filled="f" strokecolor="#e46c0a" strokeweight="2pt"/>
            </w:pict>
          </mc:Fallback>
        </mc:AlternateContent>
      </w:r>
    </w:p>
    <w:p w:rsidR="0070426C" w:rsidRPr="0070426C" w:rsidRDefault="0070426C" w:rsidP="0070426C">
      <w:pPr>
        <w:spacing w:after="360"/>
        <w:ind w:left="720" w:firstLine="720"/>
        <w:rPr>
          <w:rFonts w:ascii="TH SarabunPSK" w:hAnsi="TH SarabunPSK" w:cs="TH SarabunPSK"/>
          <w:sz w:val="32"/>
          <w:szCs w:val="32"/>
        </w:rPr>
      </w:pPr>
      <w:r w:rsidRPr="0070426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7E050600" wp14:editId="21C41FBE">
                <wp:simplePos x="0" y="0"/>
                <wp:positionH relativeFrom="column">
                  <wp:posOffset>3810000</wp:posOffset>
                </wp:positionH>
                <wp:positionV relativeFrom="paragraph">
                  <wp:posOffset>153670</wp:posOffset>
                </wp:positionV>
                <wp:extent cx="276225" cy="171450"/>
                <wp:effectExtent l="0" t="0" r="28575" b="19050"/>
                <wp:wrapNone/>
                <wp:docPr id="303" name="สี่เหลี่ยมผืนผ้า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714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03" o:spid="_x0000_s1026" style="position:absolute;margin-left:300pt;margin-top:12.1pt;width:21.75pt;height:13.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" filled="f" strokecolor="#e46c0a" strokeweight="2pt"/>
            </w:pict>
          </mc:Fallback>
        </mc:AlternateContent>
      </w:r>
    </w:p>
    <w:p w:rsidR="0070426C" w:rsidRPr="0070426C" w:rsidRDefault="0070426C" w:rsidP="0070426C">
      <w:pPr>
        <w:spacing w:after="0"/>
        <w:jc w:val="right"/>
        <w:rPr>
          <w:rFonts w:ascii="TH SarabunPSK" w:hAnsi="TH SarabunPSK" w:cs="TH SarabunPSK"/>
          <w:sz w:val="32"/>
          <w:szCs w:val="32"/>
        </w:rPr>
      </w:pPr>
      <w:r w:rsidRPr="0070426C"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</w:t>
      </w:r>
      <w:r w:rsidRPr="0070426C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ลงชื่อ............................................ผู้ตรวจ</w:t>
      </w:r>
      <w:r w:rsidRPr="0070426C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70426C" w:rsidRPr="0070426C" w:rsidRDefault="0070426C" w:rsidP="0070426C">
      <w:pPr>
        <w:spacing w:after="120"/>
        <w:rPr>
          <w:rFonts w:ascii="TH SarabunPSK" w:hAnsi="TH SarabunPSK" w:cs="TH SarabunPSK"/>
          <w:sz w:val="32"/>
          <w:szCs w:val="32"/>
        </w:rPr>
      </w:pPr>
      <w:r w:rsidRPr="0070426C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7C028BAB" wp14:editId="08B5228D">
                <wp:simplePos x="0" y="0"/>
                <wp:positionH relativeFrom="column">
                  <wp:posOffset>-929005</wp:posOffset>
                </wp:positionH>
                <wp:positionV relativeFrom="paragraph">
                  <wp:posOffset>310515</wp:posOffset>
                </wp:positionV>
                <wp:extent cx="7562850" cy="45085"/>
                <wp:effectExtent l="0" t="19050" r="0" b="69215"/>
                <wp:wrapNone/>
                <wp:docPr id="79" name="ลบ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62850" cy="45085"/>
                        </a:xfrm>
                        <a:prstGeom prst="mathMinus">
                          <a:avLst/>
                        </a:prstGeom>
                        <a:gradFill rotWithShape="1">
                          <a:gsLst>
                            <a:gs pos="0">
                              <a:srgbClr val="4BACC6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4BACC6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4BACC6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ลบ 143" o:spid="_x0000_s1026" style="position:absolute;margin-left:-73.15pt;margin-top:24.45pt;width:595.5pt;height:3.5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562850,45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" path="m1002456,17241r5557938,l6560394,27844r-5557938,l1002456,17241xe" fillcolor="#9eeaff" strokecolor="#46aac5">
                <v:fill color2="#e4f9ff" rotate="t" angle="180" colors="0 #9eeaff;22938f #bbefff;1 #e4f9ff" focus="100%" type="gradient"/>
                <v:shadow on="t" color="black" opacity="24903f" origin=",.5" offset="0,.55556mm"/>
                <v:path arrowok="t" o:connecttype="custom" o:connectlocs="1002456,17241;6560394,17241;6560394,27844;1002456,27844;1002456,17241" o:connectangles="0,0,0,0,0"/>
              </v:shape>
            </w:pict>
          </mc:Fallback>
        </mc:AlternateContent>
      </w:r>
      <w:r w:rsidRPr="0070426C"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7FB1F6A" wp14:editId="67F0F514">
                <wp:simplePos x="0" y="0"/>
                <wp:positionH relativeFrom="column">
                  <wp:posOffset>3648075</wp:posOffset>
                </wp:positionH>
                <wp:positionV relativeFrom="paragraph">
                  <wp:posOffset>12700</wp:posOffset>
                </wp:positionV>
                <wp:extent cx="1952625" cy="295275"/>
                <wp:effectExtent l="0" t="0" r="9525" b="9525"/>
                <wp:wrapNone/>
                <wp:docPr id="80" name="Text Box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2625" cy="2952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53F6" w:rsidRPr="00DD6ABE" w:rsidRDefault="008353F6" w:rsidP="0070426C">
                            <w:pPr>
                              <w:jc w:val="right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t>(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………………………………………….)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0" o:spid="_x0000_s1092" type="#_x0000_t202" style="position:absolute;margin-left:287.25pt;margin-top:1pt;width:153.75pt;height:23.25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" fillcolor="window" stroked="f" strokeweight=".5pt">
                <v:textbox>
                  <w:txbxContent>
                    <w:p w:rsidR="008353F6" w:rsidRPr="00DD6ABE" w:rsidRDefault="008353F6" w:rsidP="0070426C">
                      <w:pPr>
                        <w:jc w:val="right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t>(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………………………………………….)</w:t>
                      </w:r>
                    </w:p>
                  </w:txbxContent>
                </v:textbox>
              </v:shape>
            </w:pict>
          </mc:Fallback>
        </mc:AlternateContent>
      </w:r>
      <w:r w:rsidRPr="0070426C">
        <w:rPr>
          <w:rFonts w:ascii="TH SarabunPSK" w:hAnsi="TH SarabunPSK" w:cs="TH SarabunPSK"/>
          <w:sz w:val="32"/>
          <w:szCs w:val="32"/>
        </w:rPr>
        <w:t xml:space="preserve">                                                                           </w:t>
      </w:r>
    </w:p>
    <w:p w:rsidR="0070426C" w:rsidRPr="0070426C" w:rsidRDefault="0070426C" w:rsidP="0070426C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70426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0426C">
        <w:rPr>
          <w:rFonts w:ascii="TH SarabunPSK" w:eastAsia="Times New Roman" w:hAnsi="TH SarabunPSK" w:cs="TH SarabunPSK"/>
          <w:sz w:val="32"/>
          <w:szCs w:val="32"/>
        </w:rPr>
        <w:t xml:space="preserve">* </w:t>
      </w:r>
      <w:r w:rsidRPr="0070426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ผ่านเกณฑ์ร้อยละ </w:t>
      </w:r>
      <w:r w:rsidRPr="0070426C">
        <w:rPr>
          <w:rFonts w:ascii="TH SarabunPSK" w:eastAsia="Times New Roman" w:hAnsi="TH SarabunPSK" w:cs="TH SarabunPSK"/>
          <w:sz w:val="32"/>
          <w:szCs w:val="32"/>
        </w:rPr>
        <w:t xml:space="preserve">70 </w:t>
      </w:r>
      <w:r w:rsidRPr="0070426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ของคะแนนเต็ม (ต้องได้ </w:t>
      </w:r>
      <w:r w:rsidRPr="0070426C">
        <w:rPr>
          <w:rFonts w:ascii="TH SarabunPSK" w:eastAsia="Times New Roman" w:hAnsi="TH SarabunPSK" w:cs="TH SarabunPSK"/>
          <w:sz w:val="32"/>
          <w:szCs w:val="32"/>
        </w:rPr>
        <w:t>7</w:t>
      </w:r>
      <w:r w:rsidRPr="0070426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คะแนนขึ้นไป)</w:t>
      </w:r>
    </w:p>
    <w:p w:rsidR="0070426C" w:rsidRPr="0070426C" w:rsidRDefault="0070426C" w:rsidP="0070426C">
      <w:pPr>
        <w:spacing w:after="0" w:line="240" w:lineRule="auto"/>
        <w:rPr>
          <w:rFonts w:ascii="TH SarabunPSK" w:eastAsia="Times New Roman" w:hAnsi="TH SarabunPSK" w:cs="TH SarabunPSK"/>
          <w:b/>
          <w:bCs/>
          <w:sz w:val="10"/>
          <w:szCs w:val="10"/>
        </w:rPr>
      </w:pPr>
      <w:r w:rsidRPr="0070426C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ระดับคุณภาพ</w:t>
      </w:r>
    </w:p>
    <w:p w:rsidR="0070426C" w:rsidRPr="0070426C" w:rsidRDefault="0070426C" w:rsidP="0070426C">
      <w:pPr>
        <w:spacing w:after="0" w:line="240" w:lineRule="auto"/>
        <w:rPr>
          <w:rFonts w:ascii="TH SarabunPSK" w:eastAsia="Times New Roman" w:hAnsi="TH SarabunPSK" w:cs="TH SarabunPSK"/>
          <w:b/>
          <w:bCs/>
          <w:sz w:val="6"/>
          <w:szCs w:val="6"/>
        </w:rPr>
      </w:pPr>
    </w:p>
    <w:p w:rsidR="0070426C" w:rsidRPr="0070426C" w:rsidRDefault="0070426C" w:rsidP="0070426C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0426C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 xml:space="preserve">ทำได้  9 </w:t>
      </w:r>
      <w:r w:rsidRPr="0070426C">
        <w:rPr>
          <w:rFonts w:ascii="TH SarabunPSK" w:eastAsia="Times New Roman" w:hAnsi="TH SarabunPSK" w:cs="TH SarabunPSK"/>
          <w:sz w:val="32"/>
          <w:szCs w:val="32"/>
        </w:rPr>
        <w:t xml:space="preserve">– </w:t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>10  คะแนน</w:t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0426C">
        <w:rPr>
          <w:rFonts w:ascii="TH SarabunPSK" w:eastAsia="Times New Roman" w:hAnsi="TH SarabunPSK" w:cs="TH SarabunPSK" w:hint="cs"/>
          <w:sz w:val="32"/>
          <w:szCs w:val="32"/>
          <w:cs/>
        </w:rPr>
        <w:t>ระดับ</w:t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ab/>
        <w:t>ดีมาก</w:t>
      </w:r>
    </w:p>
    <w:p w:rsidR="0070426C" w:rsidRPr="0070426C" w:rsidRDefault="0070426C" w:rsidP="0070426C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70426C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1F6FCB9" wp14:editId="1B4A13BC">
                <wp:simplePos x="0" y="0"/>
                <wp:positionH relativeFrom="column">
                  <wp:posOffset>2209800</wp:posOffset>
                </wp:positionH>
                <wp:positionV relativeFrom="paragraph">
                  <wp:posOffset>257175</wp:posOffset>
                </wp:positionV>
                <wp:extent cx="590550" cy="314325"/>
                <wp:effectExtent l="0" t="0" r="0" b="9525"/>
                <wp:wrapNone/>
                <wp:docPr id="106" name="Text Box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53F6" w:rsidRPr="007723F5" w:rsidRDefault="008353F6" w:rsidP="0070426C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723F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ระดับ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06" o:spid="_x0000_s1093" type="#_x0000_t202" style="position:absolute;margin-left:174pt;margin-top:20.25pt;width:46.5pt;height:24.75pt;z-index:251767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" fillcolor="window" stroked="f" strokeweight=".5pt">
                <v:textbox>
                  <w:txbxContent>
                    <w:p w:rsidR="008353F6" w:rsidRPr="007723F5" w:rsidRDefault="008353F6" w:rsidP="0070426C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723F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ระดับ</w:t>
                      </w:r>
                    </w:p>
                  </w:txbxContent>
                </v:textbox>
              </v:shape>
            </w:pict>
          </mc:Fallback>
        </mc:AlternateContent>
      </w:r>
      <w:r w:rsidRPr="0070426C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03E3D490" wp14:editId="565E53CE">
                <wp:simplePos x="0" y="0"/>
                <wp:positionH relativeFrom="column">
                  <wp:posOffset>3105150</wp:posOffset>
                </wp:positionH>
                <wp:positionV relativeFrom="paragraph">
                  <wp:posOffset>266700</wp:posOffset>
                </wp:positionV>
                <wp:extent cx="590550" cy="314325"/>
                <wp:effectExtent l="0" t="0" r="0" b="9525"/>
                <wp:wrapNone/>
                <wp:docPr id="120" name="Text Box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53F6" w:rsidRPr="007723F5" w:rsidRDefault="008353F6" w:rsidP="0070426C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723F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20" o:spid="_x0000_s1094" type="#_x0000_t202" style="position:absolute;margin-left:244.5pt;margin-top:21pt;width:46.5pt;height:24.75pt;z-index:251769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" fillcolor="window" stroked="f" strokeweight=".5pt">
                <v:textbox>
                  <w:txbxContent>
                    <w:p w:rsidR="008353F6" w:rsidRPr="007723F5" w:rsidRDefault="008353F6" w:rsidP="0070426C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723F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พอใช้</w:t>
                      </w:r>
                    </w:p>
                  </w:txbxContent>
                </v:textbox>
              </v:shape>
            </w:pict>
          </mc:Fallback>
        </mc:AlternateContent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ทำได้  7 </w:t>
      </w:r>
      <w:r w:rsidRPr="0070426C">
        <w:rPr>
          <w:rFonts w:ascii="TH SarabunPSK" w:eastAsia="Times New Roman" w:hAnsi="TH SarabunPSK" w:cs="TH SarabunPSK"/>
          <w:sz w:val="32"/>
          <w:szCs w:val="32"/>
        </w:rPr>
        <w:t xml:space="preserve">– </w:t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>8   คะแนน</w:t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0426C">
        <w:rPr>
          <w:rFonts w:ascii="TH SarabunPSK" w:eastAsia="Times New Roman" w:hAnsi="TH SarabunPSK" w:cs="TH SarabunPSK" w:hint="cs"/>
          <w:sz w:val="32"/>
          <w:szCs w:val="32"/>
          <w:cs/>
        </w:rPr>
        <w:t>ระดับ</w:t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ab/>
        <w:t>ดี</w:t>
      </w:r>
    </w:p>
    <w:p w:rsidR="0070426C" w:rsidRPr="0070426C" w:rsidRDefault="0070426C" w:rsidP="0070426C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70426C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7BC1E837" wp14:editId="58F672C6">
                <wp:simplePos x="0" y="0"/>
                <wp:positionH relativeFrom="column">
                  <wp:posOffset>333375</wp:posOffset>
                </wp:positionH>
                <wp:positionV relativeFrom="paragraph">
                  <wp:posOffset>264795</wp:posOffset>
                </wp:positionV>
                <wp:extent cx="1485900" cy="314325"/>
                <wp:effectExtent l="0" t="0" r="0" b="9525"/>
                <wp:wrapNone/>
                <wp:docPr id="104" name="Text Box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5900" cy="314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53F6" w:rsidRPr="007723F5" w:rsidRDefault="008353F6" w:rsidP="0070426C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ทำได้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0 – 4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คะแนน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04" o:spid="_x0000_s1095" type="#_x0000_t202" style="position:absolute;margin-left:26.25pt;margin-top:20.85pt;width:117pt;height:24.75pt;z-index:251771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" fillcolor="window" stroked="f" strokeweight=".5pt">
                <v:textbox>
                  <w:txbxContent>
                    <w:p w:rsidR="008353F6" w:rsidRPr="007723F5" w:rsidRDefault="008353F6" w:rsidP="0070426C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ทำได้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0 – 4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คะแนน</w:t>
                      </w:r>
                    </w:p>
                  </w:txbxContent>
                </v:textbox>
              </v:shape>
            </w:pict>
          </mc:Fallback>
        </mc:AlternateContent>
      </w:r>
      <w:r w:rsidRPr="0070426C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019E0C3F" wp14:editId="27487919">
                <wp:simplePos x="0" y="0"/>
                <wp:positionH relativeFrom="column">
                  <wp:posOffset>3105150</wp:posOffset>
                </wp:positionH>
                <wp:positionV relativeFrom="paragraph">
                  <wp:posOffset>238760</wp:posOffset>
                </wp:positionV>
                <wp:extent cx="704850" cy="314325"/>
                <wp:effectExtent l="0" t="0" r="0" b="9525"/>
                <wp:wrapNone/>
                <wp:docPr id="121" name="Text Box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314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53F6" w:rsidRPr="007723F5" w:rsidRDefault="008353F6" w:rsidP="0070426C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21" o:spid="_x0000_s1096" type="#_x0000_t202" style="position:absolute;margin-left:244.5pt;margin-top:18.8pt;width:55.5pt;height:24.75pt;z-index:251770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" fillcolor="window" stroked="f" strokeweight=".5pt">
                <v:textbox>
                  <w:txbxContent>
                    <w:p w:rsidR="008353F6" w:rsidRPr="007723F5" w:rsidRDefault="008353F6" w:rsidP="0070426C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ปรับปรุง</w:t>
                      </w:r>
                    </w:p>
                  </w:txbxContent>
                </v:textbox>
              </v:shape>
            </w:pict>
          </mc:Fallback>
        </mc:AlternateContent>
      </w:r>
      <w:r w:rsidRPr="0070426C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225A6E01" wp14:editId="023AEB01">
                <wp:simplePos x="0" y="0"/>
                <wp:positionH relativeFrom="column">
                  <wp:posOffset>2209800</wp:posOffset>
                </wp:positionH>
                <wp:positionV relativeFrom="paragraph">
                  <wp:posOffset>238760</wp:posOffset>
                </wp:positionV>
                <wp:extent cx="590550" cy="314325"/>
                <wp:effectExtent l="0" t="0" r="0" b="9525"/>
                <wp:wrapNone/>
                <wp:docPr id="107" name="Text Box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" cy="314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53F6" w:rsidRPr="007723F5" w:rsidRDefault="008353F6" w:rsidP="0070426C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723F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ระดับ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07" o:spid="_x0000_s1097" type="#_x0000_t202" style="position:absolute;margin-left:174pt;margin-top:18.8pt;width:46.5pt;height:24.75pt;z-index:2517688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" fillcolor="window" stroked="f" strokeweight=".5pt">
                <v:textbox>
                  <w:txbxContent>
                    <w:p w:rsidR="008353F6" w:rsidRPr="007723F5" w:rsidRDefault="008353F6" w:rsidP="0070426C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723F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ระดับ</w:t>
                      </w:r>
                    </w:p>
                  </w:txbxContent>
                </v:textbox>
              </v:shape>
            </w:pict>
          </mc:Fallback>
        </mc:AlternateContent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ทำได้  5 </w:t>
      </w:r>
      <w:r w:rsidRPr="0070426C">
        <w:rPr>
          <w:rFonts w:ascii="TH SarabunPSK" w:eastAsia="Times New Roman" w:hAnsi="TH SarabunPSK" w:cs="TH SarabunPSK"/>
          <w:sz w:val="32"/>
          <w:szCs w:val="32"/>
        </w:rPr>
        <w:t xml:space="preserve">– </w:t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>6   คะแนน</w:t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0426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</w:t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0426C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205239" w:rsidRDefault="00205239" w:rsidP="00D55A0B">
      <w:pPr>
        <w:rPr>
          <w:szCs w:val="22"/>
        </w:rPr>
      </w:pPr>
    </w:p>
    <w:p w:rsidR="00AC7B1E" w:rsidRDefault="00205239" w:rsidP="00D55A0B">
      <w:pPr>
        <w:rPr>
          <w:szCs w:val="22"/>
        </w:rPr>
      </w:pPr>
      <w:r>
        <w:rPr>
          <w:rFonts w:ascii="TH SarabunPSK" w:hAnsi="TH SarabunPSK" w:cs="TH SarabunPSK" w:hint="cs"/>
          <w:b/>
          <w:bCs/>
          <w:noProof/>
          <w:sz w:val="144"/>
          <w:szCs w:val="144"/>
        </w:rPr>
        <w:drawing>
          <wp:anchor distT="0" distB="0" distL="114300" distR="114300" simplePos="0" relativeHeight="251772928" behindDoc="0" locked="0" layoutInCell="1" allowOverlap="1" wp14:anchorId="29563DE6" wp14:editId="6C91690C">
            <wp:simplePos x="0" y="0"/>
            <wp:positionH relativeFrom="column">
              <wp:posOffset>609601</wp:posOffset>
            </wp:positionH>
            <wp:positionV relativeFrom="paragraph">
              <wp:posOffset>116840</wp:posOffset>
            </wp:positionV>
            <wp:extent cx="4305300" cy="1952625"/>
            <wp:effectExtent l="0" t="0" r="0" b="9525"/>
            <wp:wrapNone/>
            <wp:docPr id="82" name="รูปภาพ 82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7B1E" w:rsidRDefault="00AC7B1E" w:rsidP="00D55A0B">
      <w:pPr>
        <w:rPr>
          <w:szCs w:val="22"/>
        </w:rPr>
      </w:pPr>
    </w:p>
    <w:p w:rsidR="00AC7B1E" w:rsidRDefault="00205239" w:rsidP="00205239">
      <w:pPr>
        <w:jc w:val="center"/>
        <w:rPr>
          <w:szCs w:val="22"/>
        </w:rPr>
      </w:pPr>
      <w:r w:rsidRPr="00747DF2">
        <w:rPr>
          <w:rFonts w:ascii="TH SarabunPSK" w:hAnsi="TH SarabunPSK" w:cs="TH SarabunPSK" w:hint="cs"/>
          <w:b/>
          <w:bCs/>
          <w:sz w:val="144"/>
          <w:szCs w:val="144"/>
          <w:cs/>
        </w:rPr>
        <w:t>ภาคผนวก</w:t>
      </w: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AC7B1E" w:rsidRDefault="00AC7B1E" w:rsidP="00D55A0B">
      <w:pPr>
        <w:rPr>
          <w:szCs w:val="22"/>
        </w:rPr>
      </w:pPr>
    </w:p>
    <w:p w:rsidR="00205239" w:rsidRDefault="00205239" w:rsidP="00D55A0B">
      <w:pPr>
        <w:rPr>
          <w:szCs w:val="22"/>
        </w:rPr>
      </w:pPr>
    </w:p>
    <w:p w:rsidR="00205239" w:rsidRDefault="00205239" w:rsidP="00D55A0B">
      <w:pPr>
        <w:rPr>
          <w:szCs w:val="22"/>
        </w:rPr>
      </w:pPr>
    </w:p>
    <w:p w:rsidR="00205239" w:rsidRDefault="00205239" w:rsidP="00D55A0B">
      <w:pPr>
        <w:rPr>
          <w:szCs w:val="22"/>
        </w:rPr>
      </w:pPr>
    </w:p>
    <w:p w:rsidR="00205239" w:rsidRDefault="00205239" w:rsidP="00D55A0B">
      <w:pPr>
        <w:rPr>
          <w:szCs w:val="22"/>
        </w:rPr>
      </w:pPr>
    </w:p>
    <w:p w:rsidR="00205239" w:rsidRDefault="00205239" w:rsidP="00D55A0B">
      <w:pPr>
        <w:rPr>
          <w:szCs w:val="22"/>
        </w:rPr>
      </w:pPr>
    </w:p>
    <w:p w:rsidR="008A36B7" w:rsidRDefault="008A36B7" w:rsidP="008A36B7">
      <w:pPr>
        <w:spacing w:after="0" w:line="240" w:lineRule="auto"/>
        <w:rPr>
          <w:szCs w:val="22"/>
        </w:rPr>
      </w:pPr>
    </w:p>
    <w:p w:rsidR="008A36B7" w:rsidRDefault="008A36B7" w:rsidP="008A36B7">
      <w:pPr>
        <w:spacing w:after="0" w:line="240" w:lineRule="auto"/>
        <w:rPr>
          <w:szCs w:val="22"/>
        </w:rPr>
      </w:pPr>
      <w:r>
        <w:rPr>
          <w:noProof/>
          <w:szCs w:val="22"/>
        </w:rPr>
        <w:drawing>
          <wp:anchor distT="0" distB="0" distL="114300" distR="114300" simplePos="0" relativeHeight="251774976" behindDoc="1" locked="0" layoutInCell="1" allowOverlap="1" wp14:anchorId="2177EB4F" wp14:editId="108AEDD3">
            <wp:simplePos x="0" y="0"/>
            <wp:positionH relativeFrom="column">
              <wp:posOffset>-441325</wp:posOffset>
            </wp:positionH>
            <wp:positionV relativeFrom="paragraph">
              <wp:posOffset>84455</wp:posOffset>
            </wp:positionV>
            <wp:extent cx="3914775" cy="836930"/>
            <wp:effectExtent l="0" t="0" r="9525" b="1270"/>
            <wp:wrapNone/>
            <wp:docPr id="85" name="รูปภาพ 85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0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A36B7" w:rsidRDefault="008A36B7" w:rsidP="008A36B7">
      <w:pPr>
        <w:spacing w:after="0" w:line="240" w:lineRule="auto"/>
        <w:rPr>
          <w:szCs w:val="22"/>
        </w:rPr>
      </w:pPr>
    </w:p>
    <w:p w:rsidR="00205239" w:rsidRPr="001A04F9" w:rsidRDefault="008A36B7" w:rsidP="008A36B7">
      <w:pPr>
        <w:spacing w:after="0" w:line="240" w:lineRule="auto"/>
        <w:rPr>
          <w:rFonts w:ascii="TH SarabunPSK" w:eastAsia="Times New Roman" w:hAnsi="TH SarabunPSK" w:cs="TH SarabunPSK"/>
          <w:b/>
          <w:bCs/>
          <w:sz w:val="40"/>
          <w:szCs w:val="40"/>
          <w:cs/>
        </w:rPr>
      </w:pPr>
      <w:r>
        <w:rPr>
          <w:rFonts w:hint="cs"/>
          <w:szCs w:val="22"/>
          <w:cs/>
        </w:rPr>
        <w:t xml:space="preserve">                                                                       </w:t>
      </w:r>
      <w:r w:rsidRPr="001A04F9">
        <w:rPr>
          <w:rFonts w:hint="cs"/>
          <w:sz w:val="40"/>
          <w:szCs w:val="40"/>
          <w:cs/>
        </w:rPr>
        <w:t xml:space="preserve">  </w:t>
      </w:r>
      <w:r w:rsidR="001A04F9"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 xml:space="preserve">   </w:t>
      </w:r>
      <w:r w:rsidR="00205239" w:rsidRPr="001A04F9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เ</w:t>
      </w:r>
      <w:r w:rsidR="00205239" w:rsidRPr="00B074EF">
        <w:rPr>
          <w:rFonts w:ascii="TH SarabunPSK" w:eastAsia="Times New Roman" w:hAnsi="TH SarabunPSK" w:cs="TH SarabunPSK"/>
          <w:b/>
          <w:bCs/>
          <w:color w:val="FF0000"/>
          <w:sz w:val="40"/>
          <w:szCs w:val="40"/>
          <w:cs/>
        </w:rPr>
        <w:t>ฉลย</w:t>
      </w:r>
      <w:r w:rsidR="00205239" w:rsidRPr="001A04F9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แบบทดสอบก่อนเรียน</w:t>
      </w:r>
    </w:p>
    <w:p w:rsidR="00AC7B1E" w:rsidRDefault="00AC7B1E" w:rsidP="00D55A0B">
      <w:pPr>
        <w:rPr>
          <w:rFonts w:ascii="TH SarabunPSK" w:hAnsi="TH SarabunPSK" w:cs="TH SarabunPSK"/>
          <w:szCs w:val="22"/>
        </w:rPr>
      </w:pPr>
    </w:p>
    <w:p w:rsidR="008A36B7" w:rsidRDefault="008A36B7" w:rsidP="00D55A0B">
      <w:pPr>
        <w:rPr>
          <w:rFonts w:ascii="TH SarabunPSK" w:hAnsi="TH SarabunPSK" w:cs="TH SarabunPSK"/>
          <w:szCs w:val="22"/>
        </w:rPr>
      </w:pPr>
    </w:p>
    <w:tbl>
      <w:tblPr>
        <w:tblW w:w="0" w:type="auto"/>
        <w:jc w:val="center"/>
        <w:tblInd w:w="1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8"/>
        <w:gridCol w:w="945"/>
        <w:gridCol w:w="992"/>
        <w:gridCol w:w="992"/>
        <w:gridCol w:w="913"/>
      </w:tblGrid>
      <w:tr w:rsidR="008A36B7" w:rsidRPr="008A36B7" w:rsidTr="00FF7B0C">
        <w:trPr>
          <w:jc w:val="center"/>
        </w:trPr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ข้อ</w:t>
            </w:r>
          </w:p>
        </w:tc>
        <w:tc>
          <w:tcPr>
            <w:tcW w:w="384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ตัวเลือก</w:t>
            </w:r>
          </w:p>
        </w:tc>
      </w:tr>
      <w:tr w:rsidR="008A36B7" w:rsidRPr="008A36B7" w:rsidTr="00FF7B0C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36B7" w:rsidRPr="008A36B7" w:rsidRDefault="008A36B7" w:rsidP="008A36B7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</w:tr>
      <w:tr w:rsidR="008A36B7" w:rsidRPr="008A36B7" w:rsidTr="00FF7B0C">
        <w:trPr>
          <w:jc w:val="center"/>
        </w:trPr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1.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</w:tr>
      <w:tr w:rsidR="008A36B7" w:rsidRPr="008A36B7" w:rsidTr="00FF7B0C">
        <w:trPr>
          <w:jc w:val="center"/>
        </w:trPr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2.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A36B7" w:rsidRPr="008A36B7" w:rsidTr="00FF7B0C">
        <w:trPr>
          <w:jc w:val="center"/>
        </w:trPr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3.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</w:tr>
      <w:tr w:rsidR="008A36B7" w:rsidRPr="008A36B7" w:rsidTr="00FF7B0C">
        <w:trPr>
          <w:jc w:val="center"/>
        </w:trPr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4.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</w:tr>
      <w:tr w:rsidR="008A36B7" w:rsidRPr="008A36B7" w:rsidTr="00FF7B0C">
        <w:trPr>
          <w:jc w:val="center"/>
        </w:trPr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5.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A36B7" w:rsidRPr="008A36B7" w:rsidTr="00FF7B0C">
        <w:trPr>
          <w:jc w:val="center"/>
        </w:trPr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6.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</w:tr>
      <w:tr w:rsidR="008A36B7" w:rsidRPr="008A36B7" w:rsidTr="00FF7B0C">
        <w:trPr>
          <w:jc w:val="center"/>
        </w:trPr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7.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A36B7" w:rsidRPr="008A36B7" w:rsidTr="00FF7B0C">
        <w:trPr>
          <w:jc w:val="center"/>
        </w:trPr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8.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A36B7" w:rsidRPr="008A36B7" w:rsidTr="00FF7B0C">
        <w:trPr>
          <w:jc w:val="center"/>
        </w:trPr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9.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A36B7" w:rsidRPr="008A36B7" w:rsidTr="00FF7B0C">
        <w:trPr>
          <w:jc w:val="center"/>
        </w:trPr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10.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8A36B7" w:rsidRPr="008A36B7" w:rsidRDefault="008A36B7" w:rsidP="008A36B7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</w:tr>
    </w:tbl>
    <w:p w:rsidR="00205239" w:rsidRDefault="00205239" w:rsidP="00D55A0B">
      <w:pPr>
        <w:rPr>
          <w:rFonts w:ascii="TH SarabunPSK" w:hAnsi="TH SarabunPSK" w:cs="TH SarabunPSK"/>
          <w:szCs w:val="22"/>
        </w:rPr>
      </w:pPr>
    </w:p>
    <w:p w:rsidR="008A36B7" w:rsidRDefault="008A36B7" w:rsidP="00D55A0B">
      <w:pPr>
        <w:rPr>
          <w:rFonts w:ascii="TH SarabunPSK" w:hAnsi="TH SarabunPSK" w:cs="TH SarabunPSK"/>
          <w:szCs w:val="22"/>
        </w:rPr>
      </w:pPr>
    </w:p>
    <w:p w:rsidR="008A36B7" w:rsidRDefault="00DD44D5" w:rsidP="00D55A0B">
      <w:pPr>
        <w:rPr>
          <w:rFonts w:ascii="TH SarabunPSK" w:hAnsi="TH SarabunPSK" w:cs="TH SarabunPSK"/>
          <w:szCs w:val="22"/>
        </w:rPr>
      </w:pPr>
      <w:r>
        <w:rPr>
          <w:rFonts w:ascii="TH SarabunPSK" w:hAnsi="TH SarabunPSK" w:cs="TH SarabunPSK"/>
          <w:noProof/>
          <w:szCs w:val="22"/>
        </w:rPr>
        <w:drawing>
          <wp:anchor distT="0" distB="0" distL="114300" distR="114300" simplePos="0" relativeHeight="251795456" behindDoc="1" locked="0" layoutInCell="1" allowOverlap="1" wp14:anchorId="3CD26D00" wp14:editId="6FAC7F6D">
            <wp:simplePos x="0" y="0"/>
            <wp:positionH relativeFrom="column">
              <wp:posOffset>2339340</wp:posOffset>
            </wp:positionH>
            <wp:positionV relativeFrom="paragraph">
              <wp:posOffset>20955</wp:posOffset>
            </wp:positionV>
            <wp:extent cx="1038860" cy="1168400"/>
            <wp:effectExtent l="0" t="0" r="8890" b="0"/>
            <wp:wrapThrough wrapText="bothSides">
              <wp:wrapPolygon edited="0">
                <wp:start x="6733" y="0"/>
                <wp:lineTo x="0" y="10565"/>
                <wp:lineTo x="0" y="14087"/>
                <wp:lineTo x="1584" y="16904"/>
                <wp:lineTo x="0" y="19017"/>
                <wp:lineTo x="0" y="19722"/>
                <wp:lineTo x="3961" y="21130"/>
                <wp:lineTo x="7526" y="21130"/>
                <wp:lineTo x="10694" y="21130"/>
                <wp:lineTo x="17032" y="18313"/>
                <wp:lineTo x="16636" y="16904"/>
                <wp:lineTo x="18220" y="16904"/>
                <wp:lineTo x="21389" y="13030"/>
                <wp:lineTo x="21389" y="9861"/>
                <wp:lineTo x="18220" y="5635"/>
                <wp:lineTo x="19012" y="1057"/>
                <wp:lineTo x="17032" y="0"/>
                <wp:lineTo x="9902" y="0"/>
                <wp:lineTo x="6733" y="0"/>
              </wp:wrapPolygon>
            </wp:wrapThrough>
            <wp:docPr id="96" name="รูปภาพ 96" descr="คำอธิบาย: http://i687.photobucket.com/albums/vv237/4-one/4-1/HT2/VS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คำอธิบาย: http://i687.photobucket.com/albums/vv237/4-one/4-1/HT2/VS_2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860" cy="116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A36B7" w:rsidRDefault="008A36B7" w:rsidP="00D55A0B">
      <w:pPr>
        <w:rPr>
          <w:rFonts w:ascii="TH SarabunPSK" w:hAnsi="TH SarabunPSK" w:cs="TH SarabunPSK"/>
          <w:szCs w:val="22"/>
        </w:rPr>
      </w:pPr>
    </w:p>
    <w:p w:rsidR="008A36B7" w:rsidRDefault="008A36B7" w:rsidP="00D55A0B">
      <w:pPr>
        <w:rPr>
          <w:rFonts w:ascii="TH SarabunPSK" w:hAnsi="TH SarabunPSK" w:cs="TH SarabunPSK"/>
          <w:szCs w:val="22"/>
        </w:rPr>
      </w:pPr>
    </w:p>
    <w:p w:rsidR="008A36B7" w:rsidRDefault="008A36B7" w:rsidP="00D55A0B">
      <w:pPr>
        <w:rPr>
          <w:rFonts w:ascii="TH SarabunPSK" w:hAnsi="TH SarabunPSK" w:cs="TH SarabunPSK"/>
          <w:szCs w:val="22"/>
        </w:rPr>
      </w:pPr>
    </w:p>
    <w:p w:rsidR="008A36B7" w:rsidRDefault="008A36B7" w:rsidP="00D55A0B">
      <w:pPr>
        <w:rPr>
          <w:rFonts w:ascii="TH SarabunPSK" w:hAnsi="TH SarabunPSK" w:cs="TH SarabunPSK"/>
          <w:szCs w:val="22"/>
        </w:rPr>
      </w:pPr>
    </w:p>
    <w:p w:rsidR="008A36B7" w:rsidRDefault="008A36B7" w:rsidP="00D55A0B">
      <w:pPr>
        <w:rPr>
          <w:rFonts w:ascii="TH SarabunPSK" w:hAnsi="TH SarabunPSK" w:cs="TH SarabunPSK"/>
          <w:b/>
          <w:bCs/>
          <w:color w:val="FF0000"/>
          <w:sz w:val="40"/>
          <w:szCs w:val="40"/>
        </w:rPr>
      </w:pPr>
      <w:r>
        <w:rPr>
          <w:noProof/>
          <w:szCs w:val="22"/>
        </w:rPr>
        <w:lastRenderedPageBreak/>
        <w:drawing>
          <wp:anchor distT="0" distB="0" distL="114300" distR="114300" simplePos="0" relativeHeight="251777024" behindDoc="1" locked="0" layoutInCell="1" allowOverlap="1" wp14:anchorId="47A15E0D" wp14:editId="14A1F077">
            <wp:simplePos x="0" y="0"/>
            <wp:positionH relativeFrom="column">
              <wp:posOffset>-155575</wp:posOffset>
            </wp:positionH>
            <wp:positionV relativeFrom="paragraph">
              <wp:posOffset>245110</wp:posOffset>
            </wp:positionV>
            <wp:extent cx="3286125" cy="836930"/>
            <wp:effectExtent l="0" t="0" r="9525" b="1270"/>
            <wp:wrapNone/>
            <wp:docPr id="86" name="รูปภาพ 86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0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A36B7" w:rsidRDefault="008A36B7" w:rsidP="00D55A0B">
      <w:pPr>
        <w:rPr>
          <w:rFonts w:ascii="TH SarabunPSK" w:hAnsi="TH SarabunPSK" w:cs="TH SarabunPSK"/>
          <w:szCs w:val="22"/>
        </w:rPr>
      </w:pPr>
      <w:r>
        <w:rPr>
          <w:rFonts w:ascii="TH SarabunPSK" w:hAnsi="TH SarabunPSK" w:cs="TH SarabunPSK" w:hint="cs"/>
          <w:b/>
          <w:bCs/>
          <w:color w:val="FF0000"/>
          <w:sz w:val="40"/>
          <w:szCs w:val="40"/>
          <w:cs/>
        </w:rPr>
        <w:t xml:space="preserve">                                     </w:t>
      </w:r>
      <w:r w:rsidRPr="005B231D">
        <w:rPr>
          <w:rFonts w:ascii="TH SarabunPSK" w:hAnsi="TH SarabunPSK" w:cs="TH SarabunPSK" w:hint="cs"/>
          <w:b/>
          <w:bCs/>
          <w:color w:val="FF0000"/>
          <w:sz w:val="40"/>
          <w:szCs w:val="40"/>
          <w:cs/>
        </w:rPr>
        <w:t>เฉลย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แบบฝึกทักษะที่ </w:t>
      </w:r>
      <w:r>
        <w:rPr>
          <w:rFonts w:ascii="TH SarabunPSK" w:hAnsi="TH SarabunPSK" w:cs="TH SarabunPSK"/>
          <w:b/>
          <w:bCs/>
          <w:sz w:val="40"/>
          <w:szCs w:val="40"/>
        </w:rPr>
        <w:t>1</w:t>
      </w:r>
    </w:p>
    <w:p w:rsidR="008A36B7" w:rsidRDefault="008A36B7" w:rsidP="00D55A0B">
      <w:pPr>
        <w:rPr>
          <w:rFonts w:ascii="TH SarabunPSK" w:hAnsi="TH SarabunPSK" w:cs="TH SarabunPSK"/>
          <w:szCs w:val="22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779072" behindDoc="1" locked="0" layoutInCell="1" allowOverlap="1" wp14:anchorId="2392D39C" wp14:editId="52CCBAFF">
                <wp:simplePos x="0" y="0"/>
                <wp:positionH relativeFrom="column">
                  <wp:posOffset>335280</wp:posOffset>
                </wp:positionH>
                <wp:positionV relativeFrom="paragraph">
                  <wp:posOffset>228600</wp:posOffset>
                </wp:positionV>
                <wp:extent cx="5267325" cy="6115685"/>
                <wp:effectExtent l="133350" t="133350" r="161925" b="151765"/>
                <wp:wrapNone/>
                <wp:docPr id="87" name="สี่เหลี่ยมผืนผ้า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67325" cy="611568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FFF00"/>
                          </a:solidFill>
                          <a:prstDash val="solid"/>
                        </a:ln>
                        <a:effectLst>
                          <a:glow rad="139700">
                            <a:srgbClr val="C0504D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87" o:spid="_x0000_s1026" style="position:absolute;margin-left:26.4pt;margin-top:18pt;width:414.75pt;height:481.55pt;z-index:-251537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" fillcolor="window" strokecolor="yellow" strokeweight="2pt"/>
            </w:pict>
          </mc:Fallback>
        </mc:AlternateConten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color w:val="0000FF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color w:val="0000FF"/>
          <w:sz w:val="32"/>
          <w:szCs w:val="32"/>
          <w:cs/>
        </w:rPr>
        <w:t xml:space="preserve">                </w:t>
      </w:r>
      <w:r w:rsidRPr="00AD06F5">
        <w:rPr>
          <w:rFonts w:ascii="TH SarabunPSK" w:hAnsi="TH SarabunPSK" w:cs="TH SarabunPSK" w:hint="cs"/>
          <w:b/>
          <w:bCs/>
          <w:color w:val="0000FF"/>
          <w:sz w:val="32"/>
          <w:szCs w:val="32"/>
          <w:u w:val="double"/>
          <w:cs/>
        </w:rPr>
        <w:t>คำชี้แจง</w:t>
      </w:r>
      <w:r w:rsidRPr="00AD06F5">
        <w:rPr>
          <w:rFonts w:ascii="TH SarabunPSK" w:hAnsi="TH SarabunPSK" w:cs="TH SarabunPSK"/>
          <w:b/>
          <w:bCs/>
          <w:color w:val="0000FF"/>
          <w:sz w:val="32"/>
          <w:szCs w:val="32"/>
        </w:rPr>
        <w:t xml:space="preserve">  </w:t>
      </w:r>
      <w:r w:rsidRPr="00AD06F5">
        <w:rPr>
          <w:rFonts w:ascii="TH SarabunPSK" w:hAnsi="TH SarabunPSK" w:cs="TH SarabunPSK" w:hint="cs"/>
          <w:color w:val="0000FF"/>
          <w:sz w:val="32"/>
          <w:szCs w:val="32"/>
          <w:cs/>
        </w:rPr>
        <w:t>ให้นักเรียนพิจารณาสถานการณ์ต่อไปนี้</w:t>
      </w:r>
      <w:r w:rsidRPr="00AD06F5">
        <w:rPr>
          <w:rFonts w:ascii="TH SarabunPSK" w:hAnsi="TH SarabunPSK" w:cs="TH SarabunPSK"/>
          <w:color w:val="0000FF"/>
          <w:sz w:val="32"/>
          <w:szCs w:val="32"/>
        </w:rPr>
        <w:t xml:space="preserve">  </w:t>
      </w:r>
      <w:r w:rsidRPr="00AD06F5">
        <w:rPr>
          <w:rFonts w:ascii="TH SarabunPSK" w:hAnsi="TH SarabunPSK" w:cs="TH SarabunPSK" w:hint="cs"/>
          <w:color w:val="0000FF"/>
          <w:sz w:val="32"/>
          <w:szCs w:val="32"/>
          <w:cs/>
        </w:rPr>
        <w:t>โดย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color w:val="FF00FF"/>
          <w:sz w:val="32"/>
          <w:szCs w:val="32"/>
        </w:rPr>
      </w:pPr>
      <w:r w:rsidRPr="00AD06F5">
        <w:rPr>
          <w:rFonts w:ascii="TH SarabunPSK" w:hAnsi="TH SarabunPSK" w:cs="TH SarabunPSK"/>
          <w:sz w:val="32"/>
          <w:szCs w:val="32"/>
        </w:rPr>
        <w:tab/>
      </w:r>
      <w:r w:rsidRPr="00AD06F5">
        <w:rPr>
          <w:rFonts w:ascii="TH SarabunPSK" w:hAnsi="TH SarabunPSK" w:cs="TH SarabunPSK"/>
          <w:color w:val="FF00FF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FF00FF"/>
          <w:sz w:val="32"/>
          <w:szCs w:val="32"/>
        </w:rPr>
        <w:t xml:space="preserve">                 </w:t>
      </w:r>
      <w:r w:rsidRPr="00AD06F5">
        <w:rPr>
          <w:rFonts w:ascii="TH SarabunPSK" w:hAnsi="TH SarabunPSK" w:cs="TH SarabunPSK"/>
          <w:color w:val="FF00FF"/>
          <w:sz w:val="32"/>
          <w:szCs w:val="32"/>
        </w:rPr>
        <w:t xml:space="preserve"> </w:t>
      </w:r>
      <w:r w:rsidRPr="00AD06F5">
        <w:rPr>
          <w:rFonts w:ascii="TH SarabunPSK" w:hAnsi="TH SarabunPSK" w:cs="TH SarabunPSK" w:hint="cs"/>
          <w:color w:val="FF00FF"/>
          <w:sz w:val="32"/>
          <w:szCs w:val="32"/>
          <w:cs/>
        </w:rPr>
        <w:t xml:space="preserve">เขียนตัวอักษร  </w:t>
      </w:r>
      <w:r w:rsidRPr="00AD06F5">
        <w:rPr>
          <w:rFonts w:ascii="TH SarabunPSK" w:hAnsi="TH SarabunPSK" w:cs="TH SarabunPSK"/>
          <w:color w:val="FF00FF"/>
          <w:sz w:val="32"/>
          <w:szCs w:val="32"/>
        </w:rPr>
        <w:t xml:space="preserve">P  </w:t>
      </w:r>
      <w:r w:rsidRPr="00AD06F5">
        <w:rPr>
          <w:rFonts w:ascii="TH SarabunPSK" w:hAnsi="TH SarabunPSK" w:cs="TH SarabunPSK" w:hint="cs"/>
          <w:color w:val="FF00FF"/>
          <w:sz w:val="32"/>
          <w:szCs w:val="32"/>
          <w:cs/>
        </w:rPr>
        <w:t>หน้าสถานการณ์ที่มีโอกาสเกิดขึ้นแน่นอน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 </w:t>
      </w:r>
      <w:proofErr w:type="gramStart"/>
      <w:r w:rsidRPr="00AD06F5">
        <w:rPr>
          <w:rFonts w:ascii="TH SarabunPSK" w:hAnsi="TH SarabunPSK" w:cs="TH SarabunPSK"/>
          <w:color w:val="00CC00"/>
          <w:sz w:val="32"/>
          <w:szCs w:val="32"/>
        </w:rPr>
        <w:t xml:space="preserve">S  </w:t>
      </w:r>
      <w:r w:rsidRPr="00AD06F5">
        <w:rPr>
          <w:rFonts w:ascii="TH SarabunPSK" w:hAnsi="TH SarabunPSK" w:cs="TH SarabunPSK" w:hint="cs"/>
          <w:color w:val="00CC00"/>
          <w:sz w:val="32"/>
          <w:szCs w:val="32"/>
          <w:cs/>
        </w:rPr>
        <w:t>หน้าสถานการณ์ที่มีโอกาสเกิดขึ้นหรือไม่เกิดขึ้นก็ได้</w:t>
      </w:r>
      <w:proofErr w:type="gramEnd"/>
    </w:p>
    <w:p w:rsidR="008A36B7" w:rsidRDefault="008A36B7" w:rsidP="008A36B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 </w:t>
      </w:r>
      <w:r w:rsidRPr="00AD06F5">
        <w:rPr>
          <w:rFonts w:ascii="TH SarabunPSK" w:hAnsi="TH SarabunPSK" w:cs="TH SarabunPSK"/>
          <w:color w:val="FF0000"/>
          <w:sz w:val="32"/>
          <w:szCs w:val="32"/>
        </w:rPr>
        <w:t xml:space="preserve">I   </w:t>
      </w:r>
      <w:r w:rsidRPr="00AD06F5">
        <w:rPr>
          <w:rFonts w:ascii="TH SarabunPSK" w:hAnsi="TH SarabunPSK" w:cs="TH SarabunPSK" w:hint="cs"/>
          <w:color w:val="FF0000"/>
          <w:sz w:val="32"/>
          <w:szCs w:val="32"/>
          <w:cs/>
        </w:rPr>
        <w:t>หน้าสถานการณ์ที่ไม่มีโอกาสเกิดขึ้นแน่นอน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</w:t>
      </w:r>
      <w:r>
        <w:rPr>
          <w:rFonts w:ascii="TH SarabunPSK" w:hAnsi="TH SarabunPSK" w:cs="TH SarabunPSK"/>
          <w:color w:val="FF0000"/>
          <w:sz w:val="32"/>
          <w:szCs w:val="32"/>
        </w:rPr>
        <w:t>I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.......1) โยนลูกเต๋า 2 ลูก พร้อมกัน โอกาสที่ผลรวมของแต้มของลูกเต๋ามีค่าเท่ากับ 15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10"/>
          <w:szCs w:val="10"/>
          <w:cs/>
        </w:rPr>
      </w:pP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</w:p>
    <w:p w:rsidR="008A36B7" w:rsidRDefault="008A36B7" w:rsidP="008A36B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</w:t>
      </w:r>
      <w:r w:rsidRPr="008A36B7">
        <w:rPr>
          <w:rFonts w:ascii="TH SarabunPSK" w:hAnsi="TH SarabunPSK" w:cs="TH SarabunPSK"/>
          <w:color w:val="FF0000"/>
          <w:sz w:val="32"/>
          <w:szCs w:val="32"/>
        </w:rPr>
        <w:t>S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.......2) ในกล่องใบหนึ่งมีลูกแก้วสีแดง 7 ลูก สีเหลือง 1 ลูก ถ้าหยิบลูกแก้วขึ้นมาพร้อมกัน</w:t>
      </w:r>
      <w:r w:rsidRPr="00AD06F5">
        <w:rPr>
          <w:rFonts w:ascii="TH SarabunPSK" w:hAnsi="TH SarabunPSK" w:cs="TH SarabunPSK" w:hint="cs"/>
          <w:sz w:val="32"/>
          <w:szCs w:val="32"/>
          <w:cs/>
        </w:rPr>
        <w:tab/>
        <w:t xml:space="preserve">  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สองลูกจะได้ลูกแก้วสีแดงอย่างน้อย</w:t>
      </w:r>
      <w:r w:rsidRPr="00AD06F5">
        <w:rPr>
          <w:rFonts w:ascii="TH SarabunPSK" w:hAnsi="TH SarabunPSK" w:cs="TH SarabunPSK"/>
          <w:sz w:val="32"/>
          <w:szCs w:val="32"/>
        </w:rPr>
        <w:t xml:space="preserve"> 1</w:t>
      </w: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ลูก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........</w:t>
      </w:r>
      <w:r>
        <w:rPr>
          <w:rFonts w:ascii="TH SarabunPSK" w:hAnsi="TH SarabunPSK" w:cs="TH SarabunPSK"/>
          <w:color w:val="FF0000"/>
          <w:sz w:val="32"/>
          <w:szCs w:val="32"/>
        </w:rPr>
        <w:t>P</w:t>
      </w: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......3) ในการดึงไพ่ 1 ใบ ออกจากไพ่หนึ่งสำรับ จะได้ไพ่ </w:t>
      </w:r>
      <w:r w:rsidRPr="00AD06F5">
        <w:rPr>
          <w:rFonts w:ascii="TH SarabunPSK" w:hAnsi="TH SarabunPSK" w:cs="TH SarabunPSK"/>
          <w:sz w:val="32"/>
          <w:szCs w:val="32"/>
        </w:rPr>
        <w:t xml:space="preserve">Q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โพดำ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   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........</w:t>
      </w:r>
      <w:r>
        <w:rPr>
          <w:rFonts w:ascii="TH SarabunPSK" w:hAnsi="TH SarabunPSK" w:cs="TH SarabunPSK"/>
          <w:color w:val="FF0000"/>
          <w:sz w:val="32"/>
          <w:szCs w:val="32"/>
        </w:rPr>
        <w:t>S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......4)</w:t>
      </w:r>
      <w:r w:rsidRPr="00AD06F5">
        <w:rPr>
          <w:rFonts w:ascii="TH SarabunPSK" w:hAnsi="TH SarabunPSK" w:cs="TH SarabunPSK"/>
          <w:sz w:val="32"/>
          <w:szCs w:val="32"/>
        </w:rPr>
        <w:t xml:space="preserve">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ยุพาหยิบสลากซึ่งเป็นจำนวนที่มีสองหลักขึ้นมา 1 ใบ จะได้สลากที่มีผลบวกของ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20"/>
          <w:szCs w:val="20"/>
        </w:rPr>
      </w:pP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เลขโดดในหลักสิบและหลักหน่วยไม่เกิน 15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20"/>
          <w:szCs w:val="20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........</w:t>
      </w:r>
      <w:r w:rsidRPr="008A36B7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Pr="008A36B7">
        <w:rPr>
          <w:rFonts w:ascii="TH SarabunPSK" w:hAnsi="TH SarabunPSK" w:cs="TH SarabunPSK"/>
          <w:color w:val="FF0000"/>
          <w:sz w:val="32"/>
          <w:szCs w:val="32"/>
        </w:rPr>
        <w:t>P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......5) แมวออกลูกครั้งแรกและครั้งที่สองเป็นตัวผู้ในการออกลูกครั้งที่สามเป็นตัวผู้อีก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..........</w:t>
      </w:r>
      <w:r w:rsidRPr="008A36B7">
        <w:rPr>
          <w:rFonts w:ascii="TH SarabunPSK" w:hAnsi="TH SarabunPSK" w:cs="TH SarabunPSK"/>
          <w:color w:val="FF0000"/>
          <w:sz w:val="32"/>
          <w:szCs w:val="32"/>
        </w:rPr>
        <w:t>I</w:t>
      </w: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.....6) ในการแข่งขันบาสเกตบอลแบบพบกันหมดของทีมชาย 4 ทีม คือ ทีม </w:t>
      </w:r>
      <w:proofErr w:type="gramStart"/>
      <w:r w:rsidRPr="00AD06F5">
        <w:rPr>
          <w:rFonts w:ascii="TH SarabunPSK" w:hAnsi="TH SarabunPSK" w:cs="TH SarabunPSK"/>
          <w:sz w:val="32"/>
          <w:szCs w:val="32"/>
        </w:rPr>
        <w:t>A ,</w:t>
      </w:r>
      <w:proofErr w:type="gramEnd"/>
      <w:r w:rsidRPr="00AD06F5">
        <w:rPr>
          <w:rFonts w:ascii="TH SarabunPSK" w:hAnsi="TH SarabunPSK" w:cs="TH SarabunPSK"/>
          <w:sz w:val="32"/>
          <w:szCs w:val="32"/>
        </w:rPr>
        <w:t xml:space="preserve"> B , C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  <w:r w:rsidRPr="00AD06F5">
        <w:rPr>
          <w:rFonts w:ascii="TH SarabunPSK" w:hAnsi="TH SarabunPSK" w:cs="TH SarabunPSK"/>
          <w:sz w:val="32"/>
          <w:szCs w:val="32"/>
        </w:rPr>
        <w:t xml:space="preserve">              </w:t>
      </w: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Pr="00AD06F5">
        <w:rPr>
          <w:rFonts w:ascii="TH SarabunPSK" w:hAnsi="TH SarabunPSK" w:cs="TH SarabunPSK"/>
          <w:sz w:val="32"/>
          <w:szCs w:val="32"/>
        </w:rPr>
        <w:t xml:space="preserve">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 w:rsidRPr="00AD06F5">
        <w:rPr>
          <w:rFonts w:ascii="TH SarabunPSK" w:hAnsi="TH SarabunPSK" w:cs="TH SarabunPSK"/>
          <w:sz w:val="32"/>
          <w:szCs w:val="32"/>
        </w:rPr>
        <w:t xml:space="preserve">D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แต่ละทีมจะมีการแข่งขันทั้งหมด 4 นัด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.........</w:t>
      </w:r>
      <w:r>
        <w:rPr>
          <w:rFonts w:ascii="TH SarabunPSK" w:hAnsi="TH SarabunPSK" w:cs="TH SarabunPSK"/>
          <w:color w:val="FF0000"/>
          <w:sz w:val="32"/>
          <w:szCs w:val="32"/>
        </w:rPr>
        <w:t>P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.....7) มะนาวมีรองเท้าสีดำหลายคู่ วันนี้มะนาวสวมรองเท้าสีดำ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..........</w:t>
      </w:r>
      <w:r>
        <w:rPr>
          <w:rFonts w:ascii="TH SarabunPSK" w:hAnsi="TH SarabunPSK" w:cs="TH SarabunPSK"/>
          <w:color w:val="FF0000"/>
          <w:sz w:val="32"/>
          <w:szCs w:val="32"/>
        </w:rPr>
        <w:t>I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.....8</w:t>
      </w:r>
      <w:r>
        <w:rPr>
          <w:rFonts w:ascii="TH SarabunPSK" w:hAnsi="TH SarabunPSK" w:cs="TH SarabunPSK"/>
          <w:sz w:val="32"/>
          <w:szCs w:val="32"/>
        </w:rPr>
        <w:t>)</w:t>
      </w:r>
      <w:r w:rsidRPr="00AD06F5">
        <w:rPr>
          <w:rFonts w:ascii="TH SarabunPSK" w:hAnsi="TH SarabunPSK" w:cs="TH SarabunPSK"/>
          <w:sz w:val="32"/>
          <w:szCs w:val="32"/>
        </w:rPr>
        <w:t xml:space="preserve">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ในการโยนเหรียญหนึ่งบาท 3 เหรียญ พร้อมกัน ผลลัพธ์ที่ได้จะออกหัวและก้อย</w:t>
      </w:r>
    </w:p>
    <w:p w:rsidR="008A36B7" w:rsidRPr="00AD06F5" w:rsidRDefault="008A36B7" w:rsidP="008A36B7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เท่ากัน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.........</w:t>
      </w:r>
      <w:r>
        <w:rPr>
          <w:rFonts w:ascii="TH SarabunPSK" w:hAnsi="TH SarabunPSK" w:cs="TH SarabunPSK"/>
          <w:color w:val="FF0000"/>
          <w:sz w:val="32"/>
          <w:szCs w:val="32"/>
        </w:rPr>
        <w:t>P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......9) ตะวันได้รับรางวัลเงินสดสิบล้านบาทจากการส่งไปรษณียบัตรทายผลการแข่งขัน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D06F5">
        <w:rPr>
          <w:rFonts w:ascii="TH SarabunPSK" w:hAnsi="TH SarabunPSK" w:cs="TH SarabunPSK" w:hint="cs"/>
          <w:sz w:val="32"/>
          <w:szCs w:val="32"/>
          <w:cs/>
        </w:rPr>
        <w:tab/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 xml:space="preserve"> ฟุตบอล</w:t>
      </w:r>
    </w:p>
    <w:p w:rsidR="008A36B7" w:rsidRPr="00AD06F5" w:rsidRDefault="008A36B7" w:rsidP="008A36B7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...........</w:t>
      </w:r>
      <w:r w:rsidRPr="008A36B7">
        <w:rPr>
          <w:rFonts w:ascii="TH SarabunPSK" w:hAnsi="TH SarabunPSK" w:cs="TH SarabunPSK"/>
          <w:color w:val="FF0000"/>
          <w:sz w:val="32"/>
          <w:szCs w:val="32"/>
        </w:rPr>
        <w:t>S</w:t>
      </w:r>
      <w:r w:rsidRPr="00AD06F5">
        <w:rPr>
          <w:rFonts w:ascii="TH SarabunPSK" w:hAnsi="TH SarabunPSK" w:cs="TH SarabunPSK" w:hint="cs"/>
          <w:sz w:val="32"/>
          <w:szCs w:val="32"/>
          <w:cs/>
        </w:rPr>
        <w:t>....10) ในถุงใบหนึ่งมีลูกอมรสส้ม 10 เม็ด ชูใจหยิบลูกอมหนึ่งเม็ดจากถุงใบนี้ได้ลูกอม</w:t>
      </w:r>
      <w:r>
        <w:rPr>
          <w:rFonts w:ascii="TH SarabunPSK" w:hAnsi="TH SarabunPSK" w:cs="TH SarabunPSK" w:hint="cs"/>
          <w:sz w:val="32"/>
          <w:szCs w:val="32"/>
          <w:cs/>
        </w:rPr>
        <w:t>รสส้ม</w:t>
      </w:r>
    </w:p>
    <w:p w:rsidR="008A36B7" w:rsidRDefault="008A36B7" w:rsidP="00D55A0B">
      <w:pPr>
        <w:rPr>
          <w:rFonts w:ascii="TH SarabunPSK" w:hAnsi="TH SarabunPSK" w:cs="TH SarabunPSK"/>
          <w:szCs w:val="22"/>
        </w:rPr>
      </w:pPr>
    </w:p>
    <w:p w:rsidR="007C5B88" w:rsidRDefault="007C5B88" w:rsidP="00D55A0B">
      <w:pPr>
        <w:rPr>
          <w:rFonts w:ascii="TH SarabunPSK" w:hAnsi="TH SarabunPSK" w:cs="TH SarabunPSK"/>
          <w:szCs w:val="22"/>
        </w:rPr>
      </w:pPr>
    </w:p>
    <w:p w:rsidR="007C5B88" w:rsidRDefault="00E7659C" w:rsidP="00D55A0B">
      <w:pPr>
        <w:rPr>
          <w:rFonts w:ascii="TH SarabunPSK" w:hAnsi="TH SarabunPSK" w:cs="TH SarabunPSK"/>
          <w:szCs w:val="22"/>
        </w:rPr>
      </w:pPr>
      <w:r>
        <w:rPr>
          <w:noProof/>
          <w:szCs w:val="22"/>
        </w:rPr>
        <w:lastRenderedPageBreak/>
        <w:drawing>
          <wp:anchor distT="0" distB="0" distL="114300" distR="114300" simplePos="0" relativeHeight="251781120" behindDoc="1" locked="0" layoutInCell="1" allowOverlap="1" wp14:anchorId="132EB2BD" wp14:editId="018BB7EF">
            <wp:simplePos x="0" y="0"/>
            <wp:positionH relativeFrom="column">
              <wp:posOffset>-98425</wp:posOffset>
            </wp:positionH>
            <wp:positionV relativeFrom="paragraph">
              <wp:posOffset>130810</wp:posOffset>
            </wp:positionV>
            <wp:extent cx="3286125" cy="836930"/>
            <wp:effectExtent l="0" t="0" r="9525" b="1270"/>
            <wp:wrapNone/>
            <wp:docPr id="88" name="รูปภาพ 88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0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szCs w:val="22"/>
        </w:rPr>
        <w:t xml:space="preserve">          </w:t>
      </w:r>
    </w:p>
    <w:p w:rsidR="007C5B88" w:rsidRDefault="00E7659C" w:rsidP="00D55A0B">
      <w:pPr>
        <w:rPr>
          <w:rFonts w:ascii="TH SarabunPSK" w:hAnsi="TH SarabunPSK" w:cs="TH SarabunPSK"/>
          <w:szCs w:val="22"/>
        </w:rPr>
      </w:pPr>
      <w:r>
        <w:rPr>
          <w:rFonts w:ascii="TH SarabunPSK" w:hAnsi="TH SarabunPSK" w:cs="TH SarabunPSK" w:hint="cs"/>
          <w:b/>
          <w:bCs/>
          <w:color w:val="FF0000"/>
          <w:sz w:val="40"/>
          <w:szCs w:val="40"/>
          <w:cs/>
        </w:rPr>
        <w:t xml:space="preserve">             </w:t>
      </w:r>
      <w:r w:rsidRPr="005B231D">
        <w:rPr>
          <w:rFonts w:ascii="TH SarabunPSK" w:hAnsi="TH SarabunPSK" w:cs="TH SarabunPSK" w:hint="cs"/>
          <w:b/>
          <w:bCs/>
          <w:color w:val="FF0000"/>
          <w:sz w:val="40"/>
          <w:szCs w:val="40"/>
          <w:cs/>
        </w:rPr>
        <w:t>เฉลย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แบบฝึกทักษะที่ </w:t>
      </w:r>
      <w:r>
        <w:rPr>
          <w:rFonts w:ascii="TH SarabunPSK" w:hAnsi="TH SarabunPSK" w:cs="TH SarabunPSK"/>
          <w:b/>
          <w:bCs/>
          <w:sz w:val="40"/>
          <w:szCs w:val="40"/>
        </w:rPr>
        <w:t>2</w:t>
      </w:r>
    </w:p>
    <w:p w:rsidR="00E7659C" w:rsidRDefault="00E7659C" w:rsidP="00D55A0B">
      <w:pPr>
        <w:rPr>
          <w:rFonts w:ascii="TH SarabunPSK" w:hAnsi="TH SarabunPSK" w:cs="TH SarabunPSK"/>
          <w:szCs w:val="22"/>
        </w:rPr>
      </w:pPr>
    </w:p>
    <w:p w:rsidR="00E7659C" w:rsidRDefault="00E7659C" w:rsidP="00D55A0B">
      <w:pPr>
        <w:rPr>
          <w:rFonts w:ascii="TH SarabunPSK" w:hAnsi="TH SarabunPSK" w:cs="TH SarabunPSK"/>
          <w:szCs w:val="22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783168" behindDoc="1" locked="0" layoutInCell="1" allowOverlap="1" wp14:anchorId="681BF2EF" wp14:editId="1343B3FD">
                <wp:simplePos x="0" y="0"/>
                <wp:positionH relativeFrom="column">
                  <wp:posOffset>220980</wp:posOffset>
                </wp:positionH>
                <wp:positionV relativeFrom="paragraph">
                  <wp:posOffset>78105</wp:posOffset>
                </wp:positionV>
                <wp:extent cx="5555411" cy="6098875"/>
                <wp:effectExtent l="19050" t="19050" r="45720" b="35560"/>
                <wp:wrapNone/>
                <wp:docPr id="89" name="สี่เหลี่ยมผืนผ้า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55411" cy="60988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F79646"/>
                          </a:solidFill>
                          <a:prstDash val="sysDot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89" o:spid="_x0000_s1026" style="position:absolute;margin-left:17.4pt;margin-top:6.15pt;width:437.45pt;height:480.25pt;z-index:-251533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" fillcolor="window" strokecolor="#f79646" strokeweight="4.5pt">
                <v:stroke dashstyle="1 1"/>
              </v:rect>
            </w:pict>
          </mc:Fallback>
        </mc:AlternateContent>
      </w:r>
    </w:p>
    <w:p w:rsidR="00E7659C" w:rsidRPr="00267E87" w:rsidRDefault="00E7659C" w:rsidP="00E7659C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  <w:cs/>
        </w:rPr>
      </w:pPr>
      <w:r>
        <w:rPr>
          <w:rFonts w:ascii="TH SarabunPSK" w:eastAsia="Cordi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AB1778">
        <w:rPr>
          <w:rFonts w:ascii="TH SarabunPSK" w:eastAsia="CordiaNew-Bold" w:hAnsi="TH SarabunPSK" w:cs="TH SarabunPSK"/>
          <w:b/>
          <w:bCs/>
          <w:sz w:val="32"/>
          <w:szCs w:val="32"/>
          <w:u w:val="double"/>
          <w:cs/>
        </w:rPr>
        <w:t>คำชี้แจง</w:t>
      </w:r>
      <w:r w:rsidRPr="00AB1778">
        <w:rPr>
          <w:rFonts w:ascii="TH SarabunPSK" w:eastAsia="CordiaNew-Bold" w:hAnsi="TH SarabunPSK" w:cs="TH SarabunPSK"/>
          <w:b/>
          <w:bCs/>
          <w:sz w:val="32"/>
          <w:szCs w:val="32"/>
          <w:cs/>
        </w:rPr>
        <w:t xml:space="preserve">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พิจารณาปัญหาที่กำหนดให้แล้วหาคำตอบพร้อมทั้งแสดงเหตุผล</w:t>
      </w:r>
      <w:r>
        <w:rPr>
          <w:rFonts w:ascii="TH SarabunPSK" w:eastAsia="CordiaNew-Bold" w:hAnsi="TH SarabunPSK" w:cs="TH SarabunPSK"/>
          <w:sz w:val="32"/>
          <w:szCs w:val="32"/>
        </w:rPr>
        <w:t xml:space="preserve"> 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(ข้อละ </w:t>
      </w:r>
      <w:r>
        <w:rPr>
          <w:rFonts w:ascii="TH SarabunPSK" w:eastAsia="CordiaNew-Bold" w:hAnsi="TH SarabunPSK" w:cs="TH SarabunPSK"/>
          <w:sz w:val="32"/>
          <w:szCs w:val="32"/>
        </w:rPr>
        <w:t>2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คะแนน)</w:t>
      </w:r>
    </w:p>
    <w:p w:rsidR="00E7659C" w:rsidRPr="00AB1778" w:rsidRDefault="00E7659C" w:rsidP="00E7659C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</w:t>
      </w:r>
    </w:p>
    <w:p w:rsidR="00E7659C" w:rsidRPr="00AB1778" w:rsidRDefault="00E7659C" w:rsidP="00E7659C">
      <w:pPr>
        <w:tabs>
          <w:tab w:val="left" w:pos="180"/>
        </w:tabs>
        <w:spacing w:after="0" w:line="240" w:lineRule="auto"/>
        <w:ind w:left="180" w:hanging="18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  </w:t>
      </w:r>
      <w:r w:rsidRPr="00AB1778">
        <w:rPr>
          <w:rFonts w:ascii="TH SarabunPSK" w:eastAsia="CordiaNew-Bold" w:hAnsi="TH SarabunPSK" w:cs="TH SarabunPSK"/>
          <w:sz w:val="32"/>
          <w:szCs w:val="32"/>
        </w:rPr>
        <w:t>1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. กล่องใบหนึ่งมีลูกบอลขนาดเท่า ๆ กันดังนี้ ลูกบอลสีแดง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5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ลูก สีขาว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1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ลูก และสีเขียว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5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ลูก </w:t>
      </w:r>
    </w:p>
    <w:p w:rsidR="00E7659C" w:rsidRPr="00AB1778" w:rsidRDefault="00E7659C" w:rsidP="00E7659C">
      <w:pPr>
        <w:tabs>
          <w:tab w:val="left" w:pos="180"/>
        </w:tabs>
        <w:spacing w:after="0" w:line="240" w:lineRule="auto"/>
        <w:ind w:left="180" w:hanging="18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เขย่ากล่องหยิบขึ้นมา 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1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ลูก มีโอกาสที่จะหยิบได้ลูกบอลสีอะไรมากที่สุด</w:t>
      </w:r>
    </w:p>
    <w:p w:rsidR="00E7659C" w:rsidRPr="00AB1778" w:rsidRDefault="00E7659C" w:rsidP="00E7659C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  <w:cs/>
        </w:rPr>
      </w:pPr>
      <w:r w:rsidRPr="00AB1778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ตอบ </w:t>
      </w:r>
      <w:r w:rsidRPr="00E7659C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>โอกาสที่จะหยิบได้ลูกบอลสีแดงและสีเขียวเท่า ๆ กัน</w:t>
      </w:r>
    </w:p>
    <w:p w:rsidR="00E7659C" w:rsidRPr="00AB1778" w:rsidRDefault="00E7659C" w:rsidP="00E7659C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AB1778">
        <w:rPr>
          <w:rFonts w:ascii="TH SarabunPSK" w:eastAsia="CordiaNew-Bold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b/>
          <w:bCs/>
          <w:sz w:val="32"/>
          <w:szCs w:val="32"/>
          <w:cs/>
        </w:rPr>
        <w:t xml:space="preserve">    </w:t>
      </w:r>
      <w:r>
        <w:rPr>
          <w:rFonts w:ascii="TH SarabunPSK" w:eastAsia="CordiaNew-Bold" w:hAnsi="TH SarabunPSK" w:cs="TH SarabunPSK"/>
          <w:sz w:val="32"/>
          <w:szCs w:val="32"/>
          <w:cs/>
        </w:rPr>
        <w:t>เหตุผล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</w:t>
      </w:r>
      <w:r w:rsidRPr="00E7659C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>จำนวนลูกบอลสีแดงและสีเขียวมีเท่ากันและมีมากกว่าสีขาว</w:t>
      </w:r>
    </w:p>
    <w:p w:rsidR="00E7659C" w:rsidRDefault="00E7659C" w:rsidP="00E7659C">
      <w:pPr>
        <w:spacing w:after="0" w:line="240" w:lineRule="auto"/>
        <w:ind w:left="180" w:hanging="18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 </w:t>
      </w:r>
      <w:r w:rsidRPr="00AB1778">
        <w:rPr>
          <w:rFonts w:ascii="TH SarabunPSK" w:eastAsia="CordiaNew-Bold" w:hAnsi="TH SarabunPSK" w:cs="TH SarabunPSK"/>
          <w:sz w:val="32"/>
          <w:szCs w:val="32"/>
        </w:rPr>
        <w:t>2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. ถุงใบหนึ่งมีลูกแก้วสีเขียว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2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ลูก สีฟ้า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2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ลูก ทุกลูกมีขนาดเท่ากัน หลับตาหยิบลูกแก้ว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1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ลูก จะมี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</w:p>
    <w:p w:rsidR="00E7659C" w:rsidRPr="00AB1778" w:rsidRDefault="00E7659C" w:rsidP="00E7659C">
      <w:pPr>
        <w:spacing w:after="0" w:line="240" w:lineRule="auto"/>
        <w:ind w:left="180" w:hanging="18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โอกาสหยิบได้สีใดมากกว่า เพราะเหตุใด</w:t>
      </w:r>
    </w:p>
    <w:p w:rsidR="00E7659C" w:rsidRPr="00AB1778" w:rsidRDefault="00E7659C" w:rsidP="00E7659C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AB1778">
        <w:rPr>
          <w:rFonts w:ascii="TH SarabunPSK" w:eastAsia="CordiaNew-Bold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b/>
          <w:bCs/>
          <w:sz w:val="32"/>
          <w:szCs w:val="32"/>
          <w:cs/>
        </w:rPr>
        <w:t xml:space="preserve"> 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ตอบ </w:t>
      </w:r>
      <w:r w:rsidRPr="00E7659C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>โอกาสที่จะหยิบได้ลูกแก้วสีเขียวและสีฟ้ามีเท่า ๆ กัน</w:t>
      </w:r>
    </w:p>
    <w:p w:rsidR="00E7659C" w:rsidRPr="00E7659C" w:rsidRDefault="00E7659C" w:rsidP="00E7659C">
      <w:pPr>
        <w:spacing w:after="0" w:line="240" w:lineRule="auto"/>
        <w:rPr>
          <w:rFonts w:ascii="TH SarabunPSK" w:eastAsia="CordiaNew-Bold" w:hAnsi="TH SarabunPSK" w:cs="TH SarabunPSK"/>
          <w:color w:val="FF0000"/>
          <w:sz w:val="32"/>
          <w:szCs w:val="32"/>
        </w:rPr>
      </w:pPr>
      <w:r w:rsidRPr="00AB1778">
        <w:rPr>
          <w:rFonts w:ascii="TH SarabunPSK" w:eastAsia="CordiaNew-Bold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b/>
          <w:bCs/>
          <w:sz w:val="32"/>
          <w:szCs w:val="32"/>
          <w:cs/>
        </w:rPr>
        <w:t xml:space="preserve"> 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เหตุผล </w:t>
      </w:r>
      <w:r w:rsidRPr="00E7659C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>จำนวนลูกแก้วสีเขียวและสีฟ้ามีเท่ากัน</w:t>
      </w:r>
    </w:p>
    <w:p w:rsidR="00E7659C" w:rsidRDefault="00E7659C" w:rsidP="00E7659C">
      <w:pPr>
        <w:spacing w:after="0" w:line="240" w:lineRule="auto"/>
        <w:ind w:left="180" w:hanging="18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 </w:t>
      </w:r>
      <w:r w:rsidRPr="00AB1778">
        <w:rPr>
          <w:rFonts w:ascii="TH SarabunPSK" w:eastAsia="CordiaNew-Bold" w:hAnsi="TH SarabunPSK" w:cs="TH SarabunPSK"/>
          <w:sz w:val="32"/>
          <w:szCs w:val="32"/>
        </w:rPr>
        <w:t>3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. กล่องใบหนึ่งใส่ยางรัดผมสีต่าง ๆ ขนาดเท่า ๆ กันมีสีน้ำเงิน 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5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เส้น สีเขียว 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4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เส้น และสีแดง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</w:t>
      </w:r>
    </w:p>
    <w:p w:rsidR="00E7659C" w:rsidRPr="00AB1778" w:rsidRDefault="00E7659C" w:rsidP="00E7659C">
      <w:pPr>
        <w:spacing w:after="0" w:line="240" w:lineRule="auto"/>
        <w:ind w:left="180" w:hanging="18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      </w:t>
      </w:r>
      <w:r>
        <w:rPr>
          <w:rFonts w:ascii="TH SarabunPSK" w:eastAsia="CordiaNew-Bold" w:hAnsi="TH SarabunPSK" w:cs="TH SarabunPSK"/>
          <w:sz w:val="32"/>
          <w:szCs w:val="32"/>
        </w:rPr>
        <w:t xml:space="preserve"> 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3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เส้น คนให้คละกันหยิบขึ้นมา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1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เส้น มีโอกาสเป็นสีอะไรมากที่สุดเพราะอะไร</w:t>
      </w:r>
    </w:p>
    <w:p w:rsidR="00E7659C" w:rsidRPr="00AB1778" w:rsidRDefault="00E7659C" w:rsidP="00E7659C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AB1778">
        <w:rPr>
          <w:rFonts w:ascii="TH SarabunPSK" w:eastAsia="CordiaNew-Bold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b/>
          <w:bCs/>
          <w:sz w:val="32"/>
          <w:szCs w:val="32"/>
          <w:cs/>
        </w:rPr>
        <w:t xml:space="preserve">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ตอบ </w:t>
      </w:r>
      <w:r w:rsidRPr="00E7659C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>โอกาสที่จะหยิบได้ยางรัดผมสีน้ำเงิน</w:t>
      </w:r>
    </w:p>
    <w:p w:rsidR="00E7659C" w:rsidRPr="00E7659C" w:rsidRDefault="00E7659C" w:rsidP="00E7659C">
      <w:pPr>
        <w:spacing w:after="0" w:line="240" w:lineRule="auto"/>
        <w:rPr>
          <w:rFonts w:ascii="Angsana New" w:eastAsia="CordiaNew-Bold" w:hAnsi="Angsana New" w:cs="Angsana New"/>
          <w:sz w:val="32"/>
          <w:szCs w:val="32"/>
          <w:cs/>
        </w:rPr>
      </w:pPr>
      <w:r w:rsidRPr="00AB1778">
        <w:rPr>
          <w:rFonts w:ascii="TH SarabunPSK" w:eastAsia="CordiaNew-Bold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เหตุผล </w:t>
      </w:r>
      <w:r w:rsidRPr="00E7659C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>ยางรัดผมสีน้ำเงินมีจำนวนมากที่สุด</w:t>
      </w:r>
    </w:p>
    <w:p w:rsidR="00E7659C" w:rsidRDefault="00E7659C" w:rsidP="00E7659C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</w:t>
      </w:r>
      <w:r w:rsidRPr="00AB1778">
        <w:rPr>
          <w:rFonts w:ascii="TH SarabunPSK" w:eastAsia="CordiaNew-Bold" w:hAnsi="TH SarabunPSK" w:cs="TH SarabunPSK"/>
          <w:sz w:val="32"/>
          <w:szCs w:val="32"/>
        </w:rPr>
        <w:t>4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. ถ้าต้องการเลือกคุณครู 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1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คนจากโรงเรียนแห่งหนึ่ง ซึ่งมีคุณครูอายุตั้งแต่ </w:t>
      </w:r>
      <w:r w:rsidRPr="00AB1778">
        <w:rPr>
          <w:rFonts w:ascii="TH SarabunPSK" w:eastAsia="CordiaNew-Bold" w:hAnsi="TH SarabunPSK" w:cs="TH SarabunPSK"/>
          <w:sz w:val="32"/>
          <w:szCs w:val="32"/>
        </w:rPr>
        <w:t>21 – 30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 ปี จำนวน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7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คน</w:t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</w:t>
      </w:r>
    </w:p>
    <w:p w:rsidR="00E7659C" w:rsidRPr="00AB1778" w:rsidRDefault="00E7659C" w:rsidP="00E7659C">
      <w:pPr>
        <w:spacing w:after="0" w:line="240" w:lineRule="auto"/>
        <w:ind w:left="270" w:hanging="270"/>
        <w:rPr>
          <w:rFonts w:ascii="TH SarabunPSK" w:eastAsia="CordiaNew-Bold" w:hAnsi="TH SarabunPSK" w:cs="TH SarabunPSK"/>
          <w:sz w:val="32"/>
          <w:szCs w:val="32"/>
        </w:rPr>
      </w:pP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       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และอายุตั้งแต่ 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31 – 40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ปี จำนวน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9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คนเป็นไปได้หรือไม่ที่คุณครูคนนั้นจะมีอายุมากกว่า</w:t>
      </w:r>
      <w:r w:rsidRPr="00AB1778">
        <w:rPr>
          <w:rFonts w:ascii="TH SarabunPSK" w:eastAsia="CordiaNew-Bold" w:hAnsi="TH SarabunPSK" w:cs="TH SarabunPSK"/>
          <w:sz w:val="32"/>
          <w:szCs w:val="32"/>
        </w:rPr>
        <w:t xml:space="preserve"> 20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ปี</w:t>
      </w:r>
    </w:p>
    <w:p w:rsidR="00E7659C" w:rsidRPr="00AB1778" w:rsidRDefault="00E7659C" w:rsidP="00E7659C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</w:rPr>
      </w:pPr>
      <w:r w:rsidRPr="00AB1778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ตอบ </w:t>
      </w:r>
      <w:r w:rsidRPr="00E7659C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>เป็นไปได้แน่นอน</w:t>
      </w:r>
    </w:p>
    <w:p w:rsidR="00E7659C" w:rsidRPr="00AB1778" w:rsidRDefault="00E7659C" w:rsidP="00E7659C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  <w:cs/>
        </w:rPr>
      </w:pPr>
      <w:r w:rsidRPr="00AB1778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เหตุผล </w:t>
      </w:r>
      <w:r w:rsidRPr="00E7659C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 xml:space="preserve">ครูในโรงเรียนแห่งนั้นมีอายุตั้งแต่ </w:t>
      </w:r>
      <w:r w:rsidRPr="00E7659C">
        <w:rPr>
          <w:rFonts w:ascii="TH SarabunPSK" w:eastAsia="CordiaNew-Bold" w:hAnsi="TH SarabunPSK" w:cs="TH SarabunPSK"/>
          <w:color w:val="FF0000"/>
          <w:sz w:val="32"/>
          <w:szCs w:val="32"/>
        </w:rPr>
        <w:t xml:space="preserve">20 </w:t>
      </w:r>
      <w:r w:rsidRPr="00E7659C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>ปีขึ้นไป</w:t>
      </w:r>
    </w:p>
    <w:p w:rsidR="00E7659C" w:rsidRPr="00AB1778" w:rsidRDefault="00E7659C" w:rsidP="00E7659C">
      <w:pPr>
        <w:spacing w:after="0" w:line="240" w:lineRule="auto"/>
        <w:rPr>
          <w:rFonts w:ascii="TH SarabunPSK" w:eastAsia="CordiaNew-Bold" w:hAnsi="TH SarabunPSK" w:cs="TH SarabunPSK"/>
          <w:sz w:val="32"/>
          <w:szCs w:val="32"/>
          <w:cs/>
        </w:rPr>
      </w:pPr>
      <w:r>
        <w:rPr>
          <w:rFonts w:ascii="TH SarabunPSK" w:eastAsia="CordiaNew-Bold" w:hAnsi="TH SarabunPSK" w:cs="TH SarabunPSK"/>
          <w:sz w:val="32"/>
          <w:szCs w:val="32"/>
        </w:rPr>
        <w:t xml:space="preserve">          </w:t>
      </w:r>
      <w:r w:rsidRPr="00AB1778">
        <w:rPr>
          <w:rFonts w:ascii="TH SarabunPSK" w:eastAsia="CordiaNew-Bold" w:hAnsi="TH SarabunPSK" w:cs="TH SarabunPSK"/>
          <w:sz w:val="32"/>
          <w:szCs w:val="32"/>
        </w:rPr>
        <w:t>5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. โยนเหรียญบาท </w:t>
      </w:r>
      <w:r w:rsidRPr="00AB1778">
        <w:rPr>
          <w:rFonts w:ascii="TH SarabunPSK" w:eastAsia="CordiaNew-Bold" w:hAnsi="TH SarabunPSK" w:cs="TH SarabunPSK"/>
          <w:sz w:val="32"/>
          <w:szCs w:val="32"/>
        </w:rPr>
        <w:t>1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 เหรียญหน้าที่หงายขึ้นจะได้อะไรบ้าง</w:t>
      </w:r>
    </w:p>
    <w:p w:rsidR="00E7659C" w:rsidRPr="00E7659C" w:rsidRDefault="00E7659C" w:rsidP="00E7659C">
      <w:pPr>
        <w:spacing w:after="0" w:line="240" w:lineRule="auto"/>
        <w:rPr>
          <w:rFonts w:ascii="TH SarabunPSK" w:eastAsia="CordiaNew-Bold" w:hAnsi="TH SarabunPSK" w:cs="TH SarabunPSK"/>
          <w:color w:val="FF0000"/>
          <w:sz w:val="32"/>
          <w:szCs w:val="32"/>
        </w:rPr>
      </w:pPr>
      <w:r w:rsidRPr="00AB1778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>ตอบ</w:t>
      </w:r>
      <w:r>
        <w:rPr>
          <w:rFonts w:ascii="TH SarabunPSK" w:eastAsia="CordiaNew-Bold" w:hAnsi="TH SarabunPSK" w:cs="TH SarabunPSK"/>
          <w:sz w:val="32"/>
          <w:szCs w:val="32"/>
        </w:rPr>
        <w:t xml:space="preserve"> </w:t>
      </w:r>
      <w:r w:rsidRPr="00E7659C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>หน้าที่หงาย คือ หัวและก้อย</w:t>
      </w:r>
    </w:p>
    <w:p w:rsidR="00E7659C" w:rsidRPr="00E7659C" w:rsidRDefault="00E7659C" w:rsidP="00E7659C">
      <w:pPr>
        <w:spacing w:after="0" w:line="240" w:lineRule="auto"/>
        <w:rPr>
          <w:rFonts w:ascii="TH SarabunPSK" w:eastAsia="CordiaNew-Bold" w:hAnsi="TH SarabunPSK" w:cs="TH SarabunPSK"/>
          <w:color w:val="FF0000"/>
          <w:sz w:val="32"/>
          <w:szCs w:val="32"/>
        </w:rPr>
      </w:pPr>
      <w:r w:rsidRPr="00AB1778">
        <w:rPr>
          <w:rFonts w:ascii="TH SarabunPSK" w:eastAsia="CordiaNew-Bold" w:hAnsi="TH SarabunPSK" w:cs="TH SarabunPSK"/>
          <w:sz w:val="32"/>
          <w:szCs w:val="32"/>
          <w:cs/>
        </w:rPr>
        <w:tab/>
      </w:r>
      <w:r>
        <w:rPr>
          <w:rFonts w:ascii="TH SarabunPSK" w:eastAsia="CordiaNew-Bold" w:hAnsi="TH SarabunPSK" w:cs="TH SarabunPSK" w:hint="cs"/>
          <w:sz w:val="32"/>
          <w:szCs w:val="32"/>
          <w:cs/>
        </w:rPr>
        <w:t xml:space="preserve">   </w:t>
      </w:r>
      <w:r w:rsidRPr="00AB1778">
        <w:rPr>
          <w:rFonts w:ascii="TH SarabunPSK" w:eastAsia="CordiaNew-Bold" w:hAnsi="TH SarabunPSK" w:cs="TH SarabunPSK"/>
          <w:sz w:val="32"/>
          <w:szCs w:val="32"/>
          <w:cs/>
        </w:rPr>
        <w:t xml:space="preserve">เหตุผล </w:t>
      </w:r>
      <w:r w:rsidRPr="00E7659C">
        <w:rPr>
          <w:rFonts w:ascii="TH SarabunPSK" w:eastAsia="CordiaNew-Bold" w:hAnsi="TH SarabunPSK" w:cs="TH SarabunPSK"/>
          <w:color w:val="FF0000"/>
          <w:sz w:val="32"/>
          <w:szCs w:val="32"/>
          <w:cs/>
        </w:rPr>
        <w:t>ปกติเหรียญบาทจะมีสองหน้า คือ หัวและก้อย</w:t>
      </w:r>
    </w:p>
    <w:p w:rsidR="00E7659C" w:rsidRPr="00AB1778" w:rsidRDefault="00E7659C" w:rsidP="00E7659C">
      <w:pPr>
        <w:spacing w:after="0" w:line="240" w:lineRule="auto"/>
        <w:rPr>
          <w:rFonts w:ascii="TH SarabunPSK" w:eastAsia="CordiaNew-Bold" w:hAnsi="TH SarabunPSK" w:cs="TH SarabunPSK"/>
          <w:b/>
          <w:bCs/>
          <w:sz w:val="32"/>
          <w:szCs w:val="32"/>
        </w:rPr>
      </w:pPr>
    </w:p>
    <w:p w:rsidR="00E7659C" w:rsidRDefault="00E7659C" w:rsidP="00D55A0B">
      <w:pPr>
        <w:rPr>
          <w:rFonts w:ascii="TH SarabunPSK" w:hAnsi="TH SarabunPSK" w:cs="TH SarabunPSK"/>
          <w:szCs w:val="22"/>
        </w:rPr>
      </w:pPr>
    </w:p>
    <w:p w:rsidR="001A04F9" w:rsidRDefault="00B074EF" w:rsidP="00D55A0B">
      <w:pPr>
        <w:rPr>
          <w:rFonts w:ascii="TH SarabunPSK" w:hAnsi="TH SarabunPSK" w:cs="TH SarabunPSK"/>
          <w:szCs w:val="22"/>
        </w:rPr>
      </w:pPr>
      <w:r>
        <w:rPr>
          <w:noProof/>
          <w:szCs w:val="22"/>
        </w:rPr>
        <w:lastRenderedPageBreak/>
        <w:drawing>
          <wp:anchor distT="0" distB="0" distL="114300" distR="114300" simplePos="0" relativeHeight="251787264" behindDoc="1" locked="0" layoutInCell="1" allowOverlap="1" wp14:anchorId="275CA4D6" wp14:editId="282C7ADD">
            <wp:simplePos x="0" y="0"/>
            <wp:positionH relativeFrom="column">
              <wp:posOffset>-393065</wp:posOffset>
            </wp:positionH>
            <wp:positionV relativeFrom="paragraph">
              <wp:posOffset>135255</wp:posOffset>
            </wp:positionV>
            <wp:extent cx="3914775" cy="836930"/>
            <wp:effectExtent l="0" t="0" r="9525" b="1270"/>
            <wp:wrapNone/>
            <wp:docPr id="91" name="รูปภาพ 91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0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04F9">
        <w:rPr>
          <w:rFonts w:ascii="TH SarabunPSK" w:hAnsi="TH SarabunPSK" w:cs="TH SarabunPSK" w:hint="cs"/>
          <w:szCs w:val="22"/>
          <w:cs/>
        </w:rPr>
        <w:t xml:space="preserve"> </w:t>
      </w:r>
    </w:p>
    <w:p w:rsidR="00B074EF" w:rsidRDefault="001A04F9" w:rsidP="00D55A0B">
      <w:pPr>
        <w:rPr>
          <w:rFonts w:ascii="TH SarabunPSK" w:hAnsi="TH SarabunPSK" w:cs="TH SarabunPSK"/>
          <w:szCs w:val="22"/>
        </w:rPr>
      </w:pP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 xml:space="preserve">            </w:t>
      </w:r>
      <w:r w:rsidRPr="00B074EF">
        <w:rPr>
          <w:rFonts w:ascii="TH SarabunPSK" w:eastAsia="Times New Roman" w:hAnsi="TH SarabunPSK" w:cs="TH SarabunPSK"/>
          <w:b/>
          <w:bCs/>
          <w:color w:val="FF0000"/>
          <w:sz w:val="40"/>
          <w:szCs w:val="40"/>
          <w:cs/>
        </w:rPr>
        <w:t>เฉลย</w:t>
      </w:r>
      <w:r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แบบทดสอบ</w:t>
      </w: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>หลัง</w:t>
      </w:r>
      <w:r w:rsidRPr="001A04F9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เรียน</w:t>
      </w:r>
    </w:p>
    <w:p w:rsidR="00B074EF" w:rsidRPr="00B074EF" w:rsidRDefault="00B074EF" w:rsidP="00D55A0B">
      <w:pPr>
        <w:rPr>
          <w:rFonts w:ascii="TH SarabunPSK" w:hAnsi="TH SarabunPSK" w:cs="TH SarabunPSK"/>
          <w:szCs w:val="22"/>
        </w:rPr>
      </w:pPr>
    </w:p>
    <w:p w:rsidR="00B074EF" w:rsidRPr="00B074EF" w:rsidRDefault="00B074EF" w:rsidP="00D55A0B">
      <w:pPr>
        <w:rPr>
          <w:rFonts w:ascii="TH SarabunPSK" w:hAnsi="TH SarabunPSK" w:cs="TH SarabunPSK"/>
          <w:sz w:val="16"/>
          <w:szCs w:val="16"/>
        </w:rPr>
      </w:pPr>
    </w:p>
    <w:tbl>
      <w:tblPr>
        <w:tblpPr w:leftFromText="180" w:rightFromText="180" w:vertAnchor="text" w:tblpY="1"/>
        <w:tblOverlap w:val="never"/>
        <w:tblW w:w="0" w:type="auto"/>
        <w:tblInd w:w="21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8"/>
        <w:gridCol w:w="945"/>
        <w:gridCol w:w="992"/>
        <w:gridCol w:w="992"/>
        <w:gridCol w:w="913"/>
      </w:tblGrid>
      <w:tr w:rsidR="00B074EF" w:rsidRPr="008A36B7" w:rsidTr="00B074EF"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ข้อ</w:t>
            </w:r>
          </w:p>
        </w:tc>
        <w:tc>
          <w:tcPr>
            <w:tcW w:w="384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ตัวเลือก</w:t>
            </w:r>
          </w:p>
        </w:tc>
      </w:tr>
      <w:tr w:rsidR="00B074EF" w:rsidRPr="008A36B7" w:rsidTr="00B074EF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74EF" w:rsidRPr="008A36B7" w:rsidRDefault="00B074EF" w:rsidP="00B074EF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</w:tr>
      <w:tr w:rsidR="00B074EF" w:rsidRPr="008A36B7" w:rsidTr="00B074EF"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1.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</w:tr>
      <w:tr w:rsidR="00B074EF" w:rsidRPr="008A36B7" w:rsidTr="00B074EF"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2.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074EF" w:rsidRPr="008A36B7" w:rsidTr="00B074EF"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3.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074EF" w:rsidRPr="008A36B7" w:rsidTr="00B074EF"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4.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074EF" w:rsidRPr="008A36B7" w:rsidTr="00B074EF"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5.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</w:tr>
      <w:tr w:rsidR="00B074EF" w:rsidRPr="008A36B7" w:rsidTr="00B074EF"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6.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074EF" w:rsidRPr="008A36B7" w:rsidTr="00B074EF"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7.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</w:tr>
      <w:tr w:rsidR="00B074EF" w:rsidRPr="008A36B7" w:rsidTr="00B074EF"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8.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</w:tr>
      <w:tr w:rsidR="00B074EF" w:rsidRPr="008A36B7" w:rsidTr="00B074EF"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9.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074EF" w:rsidRPr="008A36B7" w:rsidTr="00B074EF"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10.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B074EF" w:rsidRPr="008A36B7" w:rsidRDefault="00B074EF" w:rsidP="00B074EF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A36B7">
              <w:rPr>
                <w:rFonts w:ascii="TH SarabunPSK" w:hAnsi="TH SarabunPSK" w:cs="TH SarabunPSK"/>
                <w:sz w:val="32"/>
                <w:szCs w:val="32"/>
              </w:rPr>
              <w:t>×</w:t>
            </w:r>
          </w:p>
        </w:tc>
      </w:tr>
    </w:tbl>
    <w:p w:rsidR="00B074EF" w:rsidRDefault="00DD44D5" w:rsidP="00D55A0B">
      <w:pPr>
        <w:rPr>
          <w:rFonts w:ascii="TH SarabunPSK" w:hAnsi="TH SarabunPSK" w:cs="TH SarabunPSK"/>
          <w:szCs w:val="22"/>
        </w:rPr>
      </w:pPr>
      <w:r>
        <w:rPr>
          <w:rFonts w:ascii="TH SarabunPSK" w:hAnsi="TH SarabunPSK" w:cs="TH SarabunPSK"/>
          <w:noProof/>
          <w:szCs w:val="22"/>
        </w:rPr>
        <w:drawing>
          <wp:anchor distT="0" distB="0" distL="114300" distR="114300" simplePos="0" relativeHeight="251793408" behindDoc="1" locked="0" layoutInCell="1" allowOverlap="1" wp14:anchorId="4D7230F3" wp14:editId="30CCAAC0">
            <wp:simplePos x="0" y="0"/>
            <wp:positionH relativeFrom="column">
              <wp:posOffset>-2176145</wp:posOffset>
            </wp:positionH>
            <wp:positionV relativeFrom="paragraph">
              <wp:posOffset>4110355</wp:posOffset>
            </wp:positionV>
            <wp:extent cx="1447165" cy="1465580"/>
            <wp:effectExtent l="0" t="0" r="635" b="1270"/>
            <wp:wrapThrough wrapText="bothSides">
              <wp:wrapPolygon edited="0">
                <wp:start x="0" y="0"/>
                <wp:lineTo x="0" y="21338"/>
                <wp:lineTo x="21325" y="21338"/>
                <wp:lineTo x="21325" y="0"/>
                <wp:lineTo x="0" y="0"/>
              </wp:wrapPolygon>
            </wp:wrapThrough>
            <wp:docPr id="94" name="รูปภาพ 94" descr="คำอธิบาย: http://ภาพการ์ตูน.com/wp-content/uploads/2015/10/mangosteen-cartoon.jpg">
              <a:hlinkClick xmlns:a="http://schemas.openxmlformats.org/drawingml/2006/main" r:id="rId4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คำอธิบาย: http://ภาพการ์ตูน.com/wp-content/uploads/2015/10/mangosteen-cartoon.jpg">
                      <a:hlinkClick r:id="rId4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165" cy="146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74EF">
        <w:rPr>
          <w:rFonts w:ascii="TH SarabunPSK" w:hAnsi="TH SarabunPSK" w:cs="TH SarabunPSK"/>
          <w:szCs w:val="22"/>
        </w:rPr>
        <w:br w:type="textWrapping" w:clear="all"/>
      </w:r>
    </w:p>
    <w:p w:rsidR="00B074EF" w:rsidRDefault="00B074EF" w:rsidP="00D55A0B">
      <w:pPr>
        <w:rPr>
          <w:rFonts w:ascii="TH SarabunPSK" w:hAnsi="TH SarabunPSK" w:cs="TH SarabunPSK"/>
          <w:szCs w:val="22"/>
        </w:rPr>
      </w:pPr>
    </w:p>
    <w:p w:rsidR="00CE2138" w:rsidRDefault="00CE2138" w:rsidP="00D55A0B">
      <w:pPr>
        <w:rPr>
          <w:rFonts w:ascii="TH SarabunPSK" w:hAnsi="TH SarabunPSK" w:cs="TH SarabunPSK"/>
          <w:szCs w:val="22"/>
        </w:rPr>
      </w:pPr>
    </w:p>
    <w:p w:rsidR="00CE2138" w:rsidRDefault="00CE2138" w:rsidP="00D55A0B">
      <w:pPr>
        <w:rPr>
          <w:rFonts w:ascii="TH SarabunPSK" w:hAnsi="TH SarabunPSK" w:cs="TH SarabunPSK"/>
          <w:szCs w:val="22"/>
        </w:rPr>
      </w:pPr>
    </w:p>
    <w:p w:rsidR="00CE2138" w:rsidRDefault="00CE2138" w:rsidP="00D55A0B">
      <w:pPr>
        <w:rPr>
          <w:rFonts w:ascii="TH SarabunPSK" w:hAnsi="TH SarabunPSK" w:cs="TH SarabunPSK"/>
          <w:szCs w:val="22"/>
        </w:rPr>
      </w:pPr>
    </w:p>
    <w:p w:rsidR="00CE2138" w:rsidRDefault="00CE2138" w:rsidP="00D55A0B">
      <w:pPr>
        <w:rPr>
          <w:rFonts w:ascii="TH SarabunPSK" w:hAnsi="TH SarabunPSK" w:cs="TH SarabunPSK"/>
          <w:szCs w:val="22"/>
        </w:rPr>
      </w:pPr>
    </w:p>
    <w:p w:rsidR="00CE2138" w:rsidRDefault="00CE2138" w:rsidP="00D55A0B">
      <w:pPr>
        <w:rPr>
          <w:rFonts w:ascii="TH SarabunPSK" w:hAnsi="TH SarabunPSK" w:cs="TH SarabunPSK"/>
          <w:szCs w:val="22"/>
        </w:rPr>
      </w:pPr>
    </w:p>
    <w:p w:rsidR="00CE2138" w:rsidRDefault="00CE2138" w:rsidP="00D55A0B">
      <w:pPr>
        <w:rPr>
          <w:rFonts w:ascii="TH SarabunPSK" w:hAnsi="TH SarabunPSK" w:cs="TH SarabunPSK"/>
          <w:szCs w:val="22"/>
        </w:rPr>
      </w:pPr>
    </w:p>
    <w:p w:rsidR="00CE2138" w:rsidRDefault="00CE2138" w:rsidP="00D55A0B">
      <w:pPr>
        <w:rPr>
          <w:rFonts w:ascii="TH SarabunPSK" w:hAnsi="TH SarabunPSK" w:cs="TH SarabunPSK"/>
          <w:szCs w:val="22"/>
        </w:rPr>
      </w:pPr>
      <w:r w:rsidRPr="00CE2138">
        <w:rPr>
          <w:rFonts w:ascii="Angsana New" w:hAnsi="Angsana New"/>
          <w:noProof/>
          <w:sz w:val="32"/>
          <w:szCs w:val="32"/>
        </w:rPr>
        <w:lastRenderedPageBreak/>
        <w:drawing>
          <wp:anchor distT="0" distB="0" distL="114300" distR="114300" simplePos="0" relativeHeight="251789312" behindDoc="0" locked="0" layoutInCell="1" allowOverlap="1" wp14:anchorId="36BF64BD" wp14:editId="67886A18">
            <wp:simplePos x="0" y="0"/>
            <wp:positionH relativeFrom="column">
              <wp:posOffset>-1736725</wp:posOffset>
            </wp:positionH>
            <wp:positionV relativeFrom="paragraph">
              <wp:posOffset>211455</wp:posOffset>
            </wp:positionV>
            <wp:extent cx="6325235" cy="1428750"/>
            <wp:effectExtent l="0" t="0" r="0" b="0"/>
            <wp:wrapNone/>
            <wp:docPr id="92" name="Picture 3" descr="คำอธิบาย: คำอธิบาย: http://i687.photobucket.com/albums/vv237/4-one/4-1/HT2/CSE_a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คำอธิบาย: คำอธิบาย: http://i687.photobucket.com/albums/vv237/4-one/4-1/HT2/CSE_a68.pn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523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E2138" w:rsidRPr="00CE2138" w:rsidRDefault="00CE2138" w:rsidP="00CE2138">
      <w:pPr>
        <w:spacing w:after="0" w:line="240" w:lineRule="auto"/>
        <w:rPr>
          <w:rFonts w:ascii="TH SarabunPSK" w:eastAsia="Times New Roman" w:hAnsi="TH SarabunPSK" w:cs="TH SarabunPSK"/>
          <w:b/>
          <w:bCs/>
          <w:sz w:val="40"/>
          <w:szCs w:val="40"/>
        </w:rPr>
      </w:pP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 xml:space="preserve">                 </w:t>
      </w:r>
      <w:r w:rsidRPr="00CE2138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ตารางบันทึก</w:t>
      </w:r>
    </w:p>
    <w:p w:rsidR="00CE2138" w:rsidRPr="00CE2138" w:rsidRDefault="00CE2138" w:rsidP="00CE2138">
      <w:pPr>
        <w:spacing w:after="0" w:line="240" w:lineRule="auto"/>
        <w:rPr>
          <w:rFonts w:ascii="TH SarabunPSK" w:eastAsia="Times New Roman" w:hAnsi="TH SarabunPSK" w:cs="TH SarabunPSK"/>
          <w:b/>
          <w:bCs/>
          <w:sz w:val="40"/>
          <w:szCs w:val="40"/>
        </w:rPr>
      </w:pPr>
      <w:r w:rsidRPr="00CE2138"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 xml:space="preserve">               </w:t>
      </w: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 xml:space="preserve">        </w:t>
      </w:r>
      <w:r w:rsidRPr="00CE2138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คะแนนแบบฝึกทักษะคณิตศาสตร์</w:t>
      </w:r>
      <w:r w:rsidRPr="00CE2138"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 xml:space="preserve">  </w:t>
      </w:r>
      <w:r w:rsidRPr="00CE2138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เรื่องความน่าจะเป็น</w:t>
      </w:r>
    </w:p>
    <w:p w:rsidR="00CE2138" w:rsidRPr="00CE2138" w:rsidRDefault="00CE2138" w:rsidP="00CE2138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33CC"/>
          <w:sz w:val="40"/>
          <w:szCs w:val="40"/>
        </w:rPr>
      </w:pPr>
      <w:r w:rsidRPr="00CE2138">
        <w:rPr>
          <w:rFonts w:ascii="TH SarabunPSK" w:hAnsi="TH SarabunPSK" w:cs="TH SarabunPSK"/>
          <w:noProof/>
          <w:szCs w:val="22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775B06D6" wp14:editId="7A224410">
                <wp:simplePos x="0" y="0"/>
                <wp:positionH relativeFrom="column">
                  <wp:posOffset>295275</wp:posOffset>
                </wp:positionH>
                <wp:positionV relativeFrom="paragraph">
                  <wp:posOffset>628650</wp:posOffset>
                </wp:positionV>
                <wp:extent cx="5486400" cy="732790"/>
                <wp:effectExtent l="19050" t="19050" r="19050" b="10160"/>
                <wp:wrapTopAndBottom/>
                <wp:docPr id="99" name="แผนผังลําดับงาน: กระบวนการสำรอง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86400" cy="732790"/>
                        </a:xfrm>
                        <a:prstGeom prst="flowChartAlternateProcess">
                          <a:avLst/>
                        </a:prstGeom>
                        <a:noFill/>
                        <a:ln w="38100" cmpd="dbl" algn="ctr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353F6" w:rsidRDefault="008353F6" w:rsidP="00CE2138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    เด็กชาย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/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เด็กหญิง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...........................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...</w:t>
                            </w:r>
                          </w:p>
                          <w:p w:rsidR="008353F6" w:rsidRDefault="008353F6" w:rsidP="00CE2138">
                            <w:pPr>
                              <w:spacing w:after="24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ชั้นมัธยมศึกษาปีที่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3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/.......   เลขที่..........   โรงเรียนบ้านแก้งวิทยา</w:t>
                            </w:r>
                          </w:p>
                          <w:p w:rsidR="008353F6" w:rsidRDefault="008353F6" w:rsidP="00CE2138">
                            <w:pPr>
                              <w:jc w:val="center"/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247" o:spid="_x0000_s1098" type="#_x0000_t176" style="position:absolute;margin-left:23.25pt;margin-top:49.5pt;width:6in;height:57.7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" filled="f" strokecolor="red" strokeweight="3pt">
                <v:stroke linestyle="thinThin"/>
                <v:textbox>
                  <w:txbxContent>
                    <w:p w:rsidR="008353F6" w:rsidRDefault="008353F6" w:rsidP="00CE2138">
                      <w:pPr>
                        <w:spacing w:after="0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  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เด็กชาย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/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เด็กหญิง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...........................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..............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............................................................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...</w:t>
                      </w:r>
                    </w:p>
                    <w:p w:rsidR="008353F6" w:rsidRDefault="008353F6" w:rsidP="00CE2138">
                      <w:pPr>
                        <w:spacing w:after="24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ชั้นมัธยมศึกษาปีที่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3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/.......   เลขที่..........   โรงเรียนบ้านแก้งวิทยา</w:t>
                      </w:r>
                    </w:p>
                    <w:p w:rsidR="008353F6" w:rsidRDefault="008353F6" w:rsidP="00CE2138">
                      <w:pPr>
                        <w:jc w:val="center"/>
                        <w:rPr>
                          <w:cs/>
                        </w:rPr>
                      </w:pPr>
                    </w:p>
                  </w:txbxContent>
                </v:textbox>
                <w10:wrap type="topAndBottom"/>
              </v:shape>
            </w:pict>
          </mc:Fallback>
        </mc:AlternateContent>
      </w:r>
      <w:r w:rsidRPr="00CE2138"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              </w:t>
      </w: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 xml:space="preserve">                </w:t>
      </w:r>
      <w:r w:rsidRPr="00CE2138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 xml:space="preserve">เล่มที่ </w:t>
      </w:r>
      <w:r>
        <w:rPr>
          <w:rFonts w:ascii="TH SarabunPSK" w:eastAsia="Times New Roman" w:hAnsi="TH SarabunPSK" w:cs="TH SarabunPSK"/>
          <w:b/>
          <w:bCs/>
          <w:sz w:val="40"/>
          <w:szCs w:val="40"/>
        </w:rPr>
        <w:t>1</w:t>
      </w:r>
      <w:r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 xml:space="preserve"> </w:t>
      </w: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>ความหมายของความน่าจะเป็น</w:t>
      </w:r>
    </w:p>
    <w:p w:rsidR="00CE2138" w:rsidRPr="00CE2138" w:rsidRDefault="00CE2138" w:rsidP="00CE2138">
      <w:pPr>
        <w:spacing w:after="0"/>
        <w:ind w:left="720"/>
        <w:rPr>
          <w:rFonts w:ascii="TH SarabunPSK" w:hAnsi="TH SarabunPSK" w:cs="TH SarabunPSK"/>
          <w:sz w:val="24"/>
          <w:szCs w:val="24"/>
        </w:rPr>
      </w:pPr>
    </w:p>
    <w:p w:rsidR="00CE2138" w:rsidRPr="00CE2138" w:rsidRDefault="00CE2138" w:rsidP="00CE2138">
      <w:pPr>
        <w:spacing w:after="0"/>
        <w:ind w:left="720"/>
        <w:rPr>
          <w:rFonts w:ascii="TH SarabunPSK" w:hAnsi="TH SarabunPSK" w:cs="TH SarabunPSK"/>
          <w:sz w:val="16"/>
          <w:szCs w:val="16"/>
        </w:rPr>
      </w:pPr>
    </w:p>
    <w:p w:rsidR="00CE2138" w:rsidRPr="00CE2138" w:rsidRDefault="00CE2138" w:rsidP="00CE2138">
      <w:pPr>
        <w:spacing w:after="0"/>
        <w:ind w:left="720"/>
        <w:rPr>
          <w:rFonts w:ascii="TH SarabunPSK" w:hAnsi="TH SarabunPSK" w:cs="TH SarabunPSK"/>
          <w:b/>
          <w:bCs/>
          <w:sz w:val="40"/>
          <w:szCs w:val="40"/>
        </w:rPr>
      </w:pPr>
      <w:r w:rsidRPr="00CE2138"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 w:rsidRPr="00CE2138">
        <w:rPr>
          <w:rFonts w:ascii="TH SarabunPSK" w:hAnsi="TH SarabunPSK" w:cs="TH SarabunPSK"/>
          <w:b/>
          <w:bCs/>
          <w:sz w:val="32"/>
          <w:szCs w:val="32"/>
          <w:cs/>
        </w:rPr>
        <w:t>คะแนนแบบทดสอบ</w:t>
      </w: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0"/>
        <w:gridCol w:w="1523"/>
        <w:gridCol w:w="1523"/>
        <w:gridCol w:w="1610"/>
        <w:gridCol w:w="1788"/>
      </w:tblGrid>
      <w:tr w:rsidR="00CE2138" w:rsidRPr="00CE2138" w:rsidTr="00FF7B0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แบบทดสอบ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คะแนนเต็ม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คะแนนที่ได้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คิดเป็นร้อยละ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ผลการประเมิน</w:t>
            </w:r>
          </w:p>
        </w:tc>
      </w:tr>
      <w:tr w:rsidR="00CE2138" w:rsidRPr="00CE2138" w:rsidTr="00FF7B0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2138" w:rsidRPr="00CE2138" w:rsidRDefault="00CE2138" w:rsidP="00CE213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sz w:val="32"/>
                <w:szCs w:val="32"/>
                <w:cs/>
              </w:rPr>
              <w:t>10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2138" w:rsidRPr="00CE2138" w:rsidTr="00FF7B0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2138" w:rsidRPr="00CE2138" w:rsidRDefault="00CE2138" w:rsidP="00CE213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sz w:val="32"/>
                <w:szCs w:val="32"/>
                <w:cs/>
              </w:rPr>
              <w:t>แบบทดสอบหลังเรียน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sz w:val="32"/>
                <w:szCs w:val="32"/>
                <w:cs/>
              </w:rPr>
              <w:t>10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2138" w:rsidRPr="00CE2138" w:rsidTr="00FF7B0C">
        <w:tc>
          <w:tcPr>
            <w:tcW w:w="3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2138" w:rsidRPr="00CE2138" w:rsidRDefault="00CE2138" w:rsidP="00CE213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sz w:val="32"/>
                <w:szCs w:val="32"/>
                <w:cs/>
              </w:rPr>
              <w:t>คะแนนความก้าวหน้า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(หลังเรียน </w:t>
            </w:r>
            <w:r w:rsidRPr="00CE213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– </w:t>
            </w:r>
            <w:r w:rsidRPr="00CE213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ก่อนเรียน)</w:t>
            </w:r>
          </w:p>
        </w:tc>
      </w:tr>
    </w:tbl>
    <w:p w:rsidR="00CE2138" w:rsidRPr="00CE2138" w:rsidRDefault="00CE2138" w:rsidP="00CE2138">
      <w:pPr>
        <w:spacing w:after="0"/>
        <w:rPr>
          <w:rFonts w:ascii="TH SarabunPSK" w:hAnsi="TH SarabunPSK" w:cs="TH SarabunPSK"/>
          <w:sz w:val="18"/>
          <w:szCs w:val="18"/>
        </w:rPr>
      </w:pPr>
    </w:p>
    <w:p w:rsidR="00CE2138" w:rsidRPr="00CE2138" w:rsidRDefault="00CE2138" w:rsidP="00CE2138">
      <w:pPr>
        <w:spacing w:after="0"/>
        <w:ind w:left="720"/>
        <w:rPr>
          <w:rFonts w:ascii="TH SarabunPSK" w:hAnsi="TH SarabunPSK" w:cs="TH SarabunPSK"/>
          <w:b/>
          <w:bCs/>
          <w:sz w:val="40"/>
          <w:szCs w:val="40"/>
        </w:rPr>
      </w:pPr>
      <w:r w:rsidRPr="00CE2138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CE2138">
        <w:rPr>
          <w:rFonts w:ascii="TH SarabunPSK" w:hAnsi="TH SarabunPSK" w:cs="TH SarabunPSK"/>
          <w:b/>
          <w:bCs/>
          <w:sz w:val="32"/>
          <w:szCs w:val="32"/>
          <w:cs/>
        </w:rPr>
        <w:t>คะแนนแบบฝึกทักษะคณิตศาสตร์</w:t>
      </w:r>
    </w:p>
    <w:p w:rsidR="00CE2138" w:rsidRPr="00CE2138" w:rsidRDefault="00CE2138" w:rsidP="00CE2138">
      <w:pPr>
        <w:spacing w:after="0"/>
        <w:ind w:left="1080"/>
        <w:rPr>
          <w:rFonts w:ascii="TH SarabunPSK" w:hAnsi="TH SarabunPSK" w:cs="TH SarabunPSK"/>
          <w:sz w:val="18"/>
          <w:szCs w:val="18"/>
        </w:rPr>
      </w:pPr>
    </w:p>
    <w:tbl>
      <w:tblPr>
        <w:tblW w:w="8093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3"/>
        <w:gridCol w:w="577"/>
        <w:gridCol w:w="577"/>
        <w:gridCol w:w="850"/>
        <w:gridCol w:w="1134"/>
        <w:gridCol w:w="851"/>
        <w:gridCol w:w="850"/>
        <w:gridCol w:w="1701"/>
      </w:tblGrid>
      <w:tr w:rsidR="00CE2138" w:rsidRPr="00CE2138" w:rsidTr="00CE2138">
        <w:trPr>
          <w:trHeight w:val="523"/>
        </w:trPr>
        <w:tc>
          <w:tcPr>
            <w:tcW w:w="155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CCFF"/>
            <w:vAlign w:val="center"/>
            <w:hideMark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E213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แบบฝึกทักษะ</w:t>
            </w:r>
            <w:r w:rsidRPr="00CE213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5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CCFF"/>
            <w:vAlign w:val="center"/>
            <w:hideMark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  <w:tc>
          <w:tcPr>
            <w:tcW w:w="5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CCFF"/>
            <w:vAlign w:val="center"/>
            <w:hideMark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CCFF"/>
            <w:vAlign w:val="center"/>
            <w:hideMark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คิดเป็นร้อยละ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hideMark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CE213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ผลการประเมิน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CE213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CE2138" w:rsidRPr="00CE2138" w:rsidTr="00CE2138">
        <w:trPr>
          <w:trHeight w:val="405"/>
        </w:trPr>
        <w:tc>
          <w:tcPr>
            <w:tcW w:w="15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5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CE213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ผ่าน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CE213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ไม่ผ่าน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CE2138" w:rsidRPr="00CE2138" w:rsidTr="00CE2138">
        <w:trPr>
          <w:trHeight w:val="327"/>
        </w:trPr>
        <w:tc>
          <w:tcPr>
            <w:tcW w:w="1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sz w:val="32"/>
                <w:szCs w:val="32"/>
                <w:cs/>
              </w:rPr>
              <w:t>คะแนนเต็ม</w:t>
            </w:r>
          </w:p>
        </w:tc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E2138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20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2138" w:rsidRPr="00CE2138" w:rsidTr="00CE2138">
        <w:trPr>
          <w:trHeight w:val="343"/>
        </w:trPr>
        <w:tc>
          <w:tcPr>
            <w:tcW w:w="1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E2138">
              <w:rPr>
                <w:rFonts w:ascii="TH SarabunPSK" w:hAnsi="TH SarabunPSK" w:cs="TH SarabunPSK"/>
                <w:sz w:val="32"/>
                <w:szCs w:val="32"/>
                <w:cs/>
              </w:rPr>
              <w:t>คะแนนที่ได้</w:t>
            </w:r>
          </w:p>
        </w:tc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2138" w:rsidRPr="00CE2138" w:rsidRDefault="00CE2138" w:rsidP="00CE213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2138" w:rsidRPr="00CE2138" w:rsidRDefault="00CE2138" w:rsidP="00CE213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2138" w:rsidRPr="00CE2138" w:rsidRDefault="00CE2138" w:rsidP="00CE213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CE2138" w:rsidRPr="00CE2138" w:rsidRDefault="00CE2138" w:rsidP="00CE2138">
      <w:pPr>
        <w:spacing w:after="0"/>
        <w:rPr>
          <w:rFonts w:ascii="TH SarabunPSK" w:hAnsi="TH SarabunPSK" w:cs="TH SarabunPSK"/>
          <w:sz w:val="18"/>
          <w:szCs w:val="18"/>
        </w:rPr>
      </w:pPr>
    </w:p>
    <w:p w:rsidR="00CE2138" w:rsidRPr="00CE2138" w:rsidRDefault="00CE2138" w:rsidP="00CE2138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CE2138">
        <w:rPr>
          <w:rFonts w:ascii="TH SarabunPSK" w:hAnsi="TH SarabunPSK" w:cs="TH SarabunPSK"/>
          <w:sz w:val="20"/>
          <w:szCs w:val="20"/>
        </w:rPr>
        <w:t xml:space="preserve">       </w:t>
      </w:r>
      <w:r w:rsidRPr="00CE2138">
        <w:rPr>
          <w:rFonts w:ascii="TH SarabunPSK" w:hAnsi="TH SarabunPSK" w:cs="TH SarabunPSK"/>
          <w:sz w:val="32"/>
          <w:szCs w:val="32"/>
        </w:rPr>
        <w:t xml:space="preserve">* </w:t>
      </w:r>
      <w:r w:rsidRPr="00CE2138">
        <w:rPr>
          <w:rFonts w:ascii="TH SarabunPSK" w:hAnsi="TH SarabunPSK" w:cs="TH SarabunPSK" w:hint="cs"/>
          <w:sz w:val="32"/>
          <w:szCs w:val="32"/>
          <w:cs/>
        </w:rPr>
        <w:t xml:space="preserve">ผ่านเกณฑ์ร้อยละ </w:t>
      </w:r>
      <w:r w:rsidRPr="00CE2138">
        <w:rPr>
          <w:rFonts w:ascii="TH SarabunPSK" w:hAnsi="TH SarabunPSK" w:cs="TH SarabunPSK"/>
          <w:sz w:val="32"/>
          <w:szCs w:val="32"/>
        </w:rPr>
        <w:t xml:space="preserve">70 </w:t>
      </w:r>
      <w:r w:rsidRPr="00CE2138">
        <w:rPr>
          <w:rFonts w:ascii="TH SarabunPSK" w:hAnsi="TH SarabunPSK" w:cs="TH SarabunPSK" w:hint="cs"/>
          <w:sz w:val="32"/>
          <w:szCs w:val="32"/>
          <w:cs/>
        </w:rPr>
        <w:t xml:space="preserve">ของคะแนนเต็ม (ต้องได้ </w:t>
      </w:r>
      <w:r>
        <w:rPr>
          <w:rFonts w:ascii="TH SarabunPSK" w:hAnsi="TH SarabunPSK" w:cs="TH SarabunPSK"/>
          <w:sz w:val="32"/>
          <w:szCs w:val="32"/>
        </w:rPr>
        <w:t>14</w:t>
      </w:r>
      <w:r w:rsidRPr="00CE2138">
        <w:rPr>
          <w:rFonts w:ascii="TH SarabunPSK" w:hAnsi="TH SarabunPSK" w:cs="TH SarabunPSK" w:hint="cs"/>
          <w:sz w:val="32"/>
          <w:szCs w:val="32"/>
          <w:cs/>
        </w:rPr>
        <w:t xml:space="preserve"> คะแนนขึ้นไป)</w:t>
      </w:r>
    </w:p>
    <w:p w:rsidR="00CE2138" w:rsidRPr="00CE2138" w:rsidRDefault="00CE2138" w:rsidP="00CE2138">
      <w:pPr>
        <w:spacing w:after="0" w:line="240" w:lineRule="auto"/>
        <w:rPr>
          <w:rFonts w:ascii="TH SarabunPSK" w:eastAsia="Times New Roman" w:hAnsi="TH SarabunPSK" w:cs="TH SarabunPSK"/>
          <w:b/>
          <w:bCs/>
          <w:sz w:val="6"/>
          <w:szCs w:val="6"/>
        </w:rPr>
      </w:pPr>
      <w:r w:rsidRPr="00CE213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   </w:t>
      </w:r>
      <w:r w:rsidRPr="00CE213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ระดับคุณภาพ</w:t>
      </w:r>
    </w:p>
    <w:p w:rsidR="00CE2138" w:rsidRPr="00CE2138" w:rsidRDefault="00CE2138" w:rsidP="00CE2138">
      <w:pPr>
        <w:spacing w:after="0" w:line="240" w:lineRule="auto"/>
        <w:rPr>
          <w:rFonts w:ascii="TH SarabunPSK" w:eastAsia="Times New Roman" w:hAnsi="TH SarabunPSK" w:cs="TH SarabunPSK"/>
          <w:b/>
          <w:bCs/>
          <w:sz w:val="6"/>
          <w:szCs w:val="6"/>
        </w:rPr>
      </w:pPr>
    </w:p>
    <w:p w:rsidR="00CE2138" w:rsidRPr="00CE2138" w:rsidRDefault="00CE2138" w:rsidP="00CE213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CE21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 xml:space="preserve">คะแนนร้อยละ 80 </w:t>
      </w:r>
      <w:r w:rsidRPr="00CE2138">
        <w:rPr>
          <w:rFonts w:ascii="TH SarabunPSK" w:eastAsia="Times New Roman" w:hAnsi="TH SarabunPSK" w:cs="TH SarabunPSK"/>
          <w:sz w:val="32"/>
          <w:szCs w:val="32"/>
        </w:rPr>
        <w:t xml:space="preserve">– 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>100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CE21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ระดับ    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>ดีมาก</w:t>
      </w:r>
      <w:r w:rsidRPr="00CE21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 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 xml:space="preserve">คะแนนร้อยละ 60 </w:t>
      </w:r>
      <w:r w:rsidRPr="00CE2138">
        <w:rPr>
          <w:rFonts w:ascii="TH SarabunPSK" w:eastAsia="Times New Roman" w:hAnsi="TH SarabunPSK" w:cs="TH SarabunPSK"/>
          <w:sz w:val="32"/>
          <w:szCs w:val="32"/>
        </w:rPr>
        <w:t xml:space="preserve">– 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>79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CE21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ระดับ     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>ดี</w:t>
      </w:r>
    </w:p>
    <w:p w:rsidR="00CE2138" w:rsidRPr="00CE2138" w:rsidRDefault="00CE2138" w:rsidP="00CE2138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CE21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 xml:space="preserve">คะแนนร้อยละ 40 </w:t>
      </w:r>
      <w:r w:rsidRPr="00CE2138">
        <w:rPr>
          <w:rFonts w:ascii="TH SarabunPSK" w:eastAsia="Times New Roman" w:hAnsi="TH SarabunPSK" w:cs="TH SarabunPSK"/>
          <w:sz w:val="32"/>
          <w:szCs w:val="32"/>
        </w:rPr>
        <w:t xml:space="preserve">– 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>59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CE21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ระดับ    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>พอใช้</w:t>
      </w:r>
      <w:r w:rsidRPr="00CE21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  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 xml:space="preserve">คะแนนร้อยละ 0 </w:t>
      </w:r>
      <w:r w:rsidRPr="00CE2138">
        <w:rPr>
          <w:rFonts w:ascii="TH SarabunPSK" w:eastAsia="Times New Roman" w:hAnsi="TH SarabunPSK" w:cs="TH SarabunPSK"/>
          <w:sz w:val="32"/>
          <w:szCs w:val="32"/>
        </w:rPr>
        <w:t xml:space="preserve">– 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>39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CE21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ระดับ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CE21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>ปรับปรุง</w:t>
      </w:r>
    </w:p>
    <w:p w:rsidR="00CE2138" w:rsidRPr="00CE2138" w:rsidRDefault="00CE2138" w:rsidP="00CE2138">
      <w:pPr>
        <w:spacing w:after="0" w:line="240" w:lineRule="auto"/>
        <w:ind w:left="3600" w:firstLine="720"/>
        <w:rPr>
          <w:rFonts w:ascii="TH SarabunPSK" w:hAnsi="TH SarabunPSK" w:cs="TH SarabunPSK"/>
          <w:sz w:val="10"/>
          <w:szCs w:val="10"/>
        </w:rPr>
      </w:pPr>
    </w:p>
    <w:p w:rsidR="00CE2138" w:rsidRPr="00CE2138" w:rsidRDefault="00CE2138" w:rsidP="00CE2138">
      <w:pPr>
        <w:spacing w:after="0" w:line="240" w:lineRule="auto"/>
        <w:ind w:left="3600" w:firstLine="720"/>
        <w:rPr>
          <w:rFonts w:ascii="TH SarabunPSK" w:hAnsi="TH SarabunPSK" w:cs="TH SarabunPSK"/>
          <w:sz w:val="10"/>
          <w:szCs w:val="10"/>
        </w:rPr>
      </w:pPr>
      <w:r w:rsidRPr="00CE2138"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CE2138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ลงชื่อ..........................................................ผู้บันทึก</w:t>
      </w:r>
    </w:p>
    <w:p w:rsidR="00CE2138" w:rsidRPr="00CE2138" w:rsidRDefault="00CE2138" w:rsidP="00CE2138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</w:p>
    <w:p w:rsidR="00CE2138" w:rsidRPr="00CE2138" w:rsidRDefault="00CE2138" w:rsidP="00CE2138">
      <w:pPr>
        <w:spacing w:after="0"/>
        <w:rPr>
          <w:rFonts w:ascii="TH SarabunPSK" w:hAnsi="TH SarabunPSK" w:cs="TH SarabunPSK"/>
          <w:sz w:val="32"/>
          <w:szCs w:val="32"/>
        </w:rPr>
      </w:pPr>
      <w:r w:rsidRPr="00CE2138">
        <w:rPr>
          <w:rFonts w:ascii="TH SarabunPSK" w:hAnsi="TH SarabunPSK" w:cs="TH SarabunPSK"/>
          <w:sz w:val="32"/>
          <w:szCs w:val="32"/>
        </w:rPr>
        <w:tab/>
      </w:r>
      <w:r w:rsidRPr="00CE2138">
        <w:rPr>
          <w:rFonts w:ascii="TH SarabunPSK" w:hAnsi="TH SarabunPSK" w:cs="TH SarabunPSK"/>
          <w:sz w:val="32"/>
          <w:szCs w:val="32"/>
        </w:rPr>
        <w:tab/>
      </w:r>
      <w:r w:rsidRPr="00CE2138">
        <w:rPr>
          <w:rFonts w:ascii="TH SarabunPSK" w:hAnsi="TH SarabunPSK" w:cs="TH SarabunPSK"/>
          <w:sz w:val="32"/>
          <w:szCs w:val="32"/>
        </w:rPr>
        <w:tab/>
      </w:r>
      <w:r w:rsidRPr="00CE2138">
        <w:rPr>
          <w:rFonts w:ascii="TH SarabunPSK" w:hAnsi="TH SarabunPSK" w:cs="TH SarabunPSK"/>
          <w:sz w:val="32"/>
          <w:szCs w:val="32"/>
        </w:rPr>
        <w:tab/>
      </w:r>
      <w:r w:rsidRPr="00CE2138">
        <w:rPr>
          <w:rFonts w:ascii="TH SarabunPSK" w:hAnsi="TH SarabunPSK" w:cs="TH SarabunPSK" w:hint="cs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CE2138">
        <w:rPr>
          <w:rFonts w:ascii="TH SarabunPSK" w:hAnsi="TH SarabunPSK" w:cs="TH SarabunPSK" w:hint="cs"/>
          <w:sz w:val="32"/>
          <w:szCs w:val="32"/>
          <w:cs/>
        </w:rPr>
        <w:t xml:space="preserve">  วันที่.........เดือน.....................</w:t>
      </w:r>
      <w:proofErr w:type="spellStart"/>
      <w:r w:rsidRPr="00CE2138">
        <w:rPr>
          <w:rFonts w:ascii="TH SarabunPSK" w:hAnsi="TH SarabunPSK" w:cs="TH SarabunPSK" w:hint="cs"/>
          <w:sz w:val="32"/>
          <w:szCs w:val="32"/>
          <w:cs/>
        </w:rPr>
        <w:t>พ.ศ</w:t>
      </w:r>
      <w:proofErr w:type="spellEnd"/>
      <w:r w:rsidRPr="00CE2138">
        <w:rPr>
          <w:rFonts w:ascii="TH SarabunPSK" w:hAnsi="TH SarabunPSK" w:cs="TH SarabunPSK"/>
          <w:sz w:val="32"/>
          <w:szCs w:val="32"/>
        </w:rPr>
        <w:t>..</w:t>
      </w:r>
      <w:r w:rsidRPr="00CE2138">
        <w:rPr>
          <w:rFonts w:ascii="TH SarabunPSK" w:hAnsi="TH SarabunPSK" w:cs="TH SarabunPSK" w:hint="cs"/>
          <w:sz w:val="32"/>
          <w:szCs w:val="32"/>
          <w:cs/>
        </w:rPr>
        <w:t>..</w:t>
      </w:r>
      <w:r w:rsidRPr="00CE2138">
        <w:rPr>
          <w:rFonts w:ascii="TH SarabunPSK" w:hAnsi="TH SarabunPSK" w:cs="TH SarabunPSK"/>
          <w:sz w:val="32"/>
          <w:szCs w:val="32"/>
        </w:rPr>
        <w:t>...........</w:t>
      </w:r>
      <w:r w:rsidRPr="00CE2138">
        <w:rPr>
          <w:rFonts w:ascii="TH SarabunPSK" w:hAnsi="TH SarabunPSK" w:cs="TH SarabunPSK"/>
          <w:sz w:val="32"/>
          <w:szCs w:val="32"/>
        </w:rPr>
        <w:br/>
      </w:r>
      <w:r>
        <w:rPr>
          <w:noProof/>
          <w:szCs w:val="22"/>
        </w:rPr>
        <w:lastRenderedPageBreak/>
        <w:drawing>
          <wp:anchor distT="0" distB="0" distL="114300" distR="114300" simplePos="0" relativeHeight="251792384" behindDoc="1" locked="0" layoutInCell="1" allowOverlap="1" wp14:anchorId="2BECC324" wp14:editId="3506F852">
            <wp:simplePos x="0" y="0"/>
            <wp:positionH relativeFrom="column">
              <wp:posOffset>206375</wp:posOffset>
            </wp:positionH>
            <wp:positionV relativeFrom="paragraph">
              <wp:posOffset>102235</wp:posOffset>
            </wp:positionV>
            <wp:extent cx="2438400" cy="836930"/>
            <wp:effectExtent l="0" t="0" r="0" b="1270"/>
            <wp:wrapNone/>
            <wp:docPr id="93" name="รูปภาพ 93" descr="คำอธิบาย: BDRLC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08" descr="คำอธิบาย: BDRLC00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2138" w:rsidRPr="00CE2138" w:rsidRDefault="00CE2138" w:rsidP="00CE2138">
      <w:pPr>
        <w:spacing w:after="0" w:line="259" w:lineRule="auto"/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                 </w:t>
      </w:r>
      <w:r w:rsidRPr="00CE2138">
        <w:rPr>
          <w:rFonts w:ascii="TH SarabunPSK" w:hAnsi="TH SarabunPSK" w:cs="TH SarabunPSK" w:hint="cs"/>
          <w:b/>
          <w:bCs/>
          <w:sz w:val="40"/>
          <w:szCs w:val="40"/>
          <w:cs/>
        </w:rPr>
        <w:t>บรรณานุกรม</w:t>
      </w:r>
    </w:p>
    <w:p w:rsidR="00CE2138" w:rsidRDefault="00CE2138" w:rsidP="00D55A0B">
      <w:pPr>
        <w:rPr>
          <w:rFonts w:ascii="TH SarabunPSK" w:hAnsi="TH SarabunPSK" w:cs="TH SarabunPSK"/>
          <w:szCs w:val="22"/>
        </w:rPr>
      </w:pPr>
    </w:p>
    <w:p w:rsidR="00CE2138" w:rsidRDefault="00CE2138" w:rsidP="00D55A0B">
      <w:pPr>
        <w:rPr>
          <w:rFonts w:ascii="TH SarabunPSK" w:hAnsi="TH SarabunPSK" w:cs="TH SarabunPSK"/>
          <w:szCs w:val="22"/>
        </w:rPr>
      </w:pPr>
    </w:p>
    <w:p w:rsidR="00CE2138" w:rsidRPr="00CE2138" w:rsidRDefault="00CE2138" w:rsidP="00CE2138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left="720" w:hanging="720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CE2138">
        <w:rPr>
          <w:rFonts w:ascii="TH SarabunPSK" w:hAnsi="TH SarabunPSK" w:cs="TH SarabunPSK"/>
          <w:sz w:val="32"/>
          <w:szCs w:val="32"/>
          <w:cs/>
        </w:rPr>
        <w:t>กระทรวงศึกษาธิการ.</w:t>
      </w:r>
      <w:r w:rsidRPr="00CE2138">
        <w:rPr>
          <w:rFonts w:ascii="TH SarabunPSK" w:eastAsia="AngsanaNew" w:hAnsi="TH SarabunPSK" w:cs="TH SarabunPSK"/>
          <w:sz w:val="32"/>
          <w:szCs w:val="32"/>
        </w:rPr>
        <w:t xml:space="preserve">  (2551)</w:t>
      </w:r>
      <w:proofErr w:type="gramStart"/>
      <w:r w:rsidRPr="00CE2138">
        <w:rPr>
          <w:rFonts w:ascii="TH SarabunPSK" w:eastAsia="AngsanaNew" w:hAnsi="TH SarabunPSK" w:cs="TH SarabunPSK"/>
          <w:sz w:val="32"/>
          <w:szCs w:val="32"/>
        </w:rPr>
        <w:t xml:space="preserve">.  </w:t>
      </w:r>
      <w:r w:rsidRPr="00CE213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หลักสูตรแกนกลางการศึกษาขั้นพื้นฐานพุทธศักราช</w:t>
      </w:r>
      <w:proofErr w:type="gramEnd"/>
      <w:r w:rsidRPr="00CE213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2551.</w:t>
      </w:r>
    </w:p>
    <w:p w:rsidR="00CE2138" w:rsidRPr="00CE2138" w:rsidRDefault="00CE2138" w:rsidP="00CE2138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left="720" w:hanging="720"/>
        <w:rPr>
          <w:rFonts w:ascii="TH SarabunPSK" w:eastAsia="AngsanaNew" w:hAnsi="TH SarabunPSK" w:cs="TH SarabunPSK"/>
          <w:sz w:val="32"/>
          <w:szCs w:val="32"/>
        </w:rPr>
      </w:pPr>
      <w:r w:rsidRPr="00CE2138">
        <w:rPr>
          <w:rFonts w:ascii="TH SarabunPSK" w:eastAsia="AngsanaNew" w:hAnsi="TH SarabunPSK" w:cs="TH SarabunPSK"/>
          <w:sz w:val="32"/>
          <w:szCs w:val="32"/>
        </w:rPr>
        <w:t xml:space="preserve">       </w:t>
      </w:r>
      <w:r w:rsidRPr="00CE2138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CE2138">
        <w:rPr>
          <w:rFonts w:ascii="TH SarabunPSK" w:eastAsia="AngsanaNew" w:hAnsi="TH SarabunPSK" w:cs="TH SarabunPSK"/>
          <w:sz w:val="32"/>
          <w:szCs w:val="32"/>
        </w:rPr>
        <w:t xml:space="preserve">: </w:t>
      </w:r>
      <w:r w:rsidRPr="00CE2138">
        <w:rPr>
          <w:rFonts w:ascii="TH SarabunPSK" w:eastAsia="AngsanaNew" w:hAnsi="TH SarabunPSK" w:cs="TH SarabunPSK"/>
          <w:sz w:val="32"/>
          <w:szCs w:val="32"/>
          <w:cs/>
        </w:rPr>
        <w:t>ชุมชนสหกรณ์การเกษตรแห่งประเทศไทย</w:t>
      </w:r>
      <w:r w:rsidRPr="00CE2138">
        <w:rPr>
          <w:rFonts w:ascii="TH SarabunPSK" w:eastAsia="AngsanaNew" w:hAnsi="TH SarabunPSK" w:cs="TH SarabunPSK"/>
          <w:sz w:val="32"/>
          <w:szCs w:val="32"/>
        </w:rPr>
        <w:t>.</w:t>
      </w:r>
    </w:p>
    <w:p w:rsidR="00CE2138" w:rsidRPr="00CE2138" w:rsidRDefault="00CE2138" w:rsidP="00CE2138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CE2138">
        <w:rPr>
          <w:rFonts w:ascii="TH SarabunPSK" w:eastAsia="Times New Roman" w:hAnsi="TH SarabunPSK" w:cs="TH SarabunPSK"/>
          <w:sz w:val="32"/>
          <w:szCs w:val="32"/>
          <w:cs/>
        </w:rPr>
        <w:t>กมล  เอกไทยเจริญ.</w:t>
      </w:r>
      <w:r w:rsidRPr="00CE21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  <w:r w:rsidRPr="00CE2138">
        <w:rPr>
          <w:rFonts w:ascii="TH SarabunPSK" w:eastAsia="Times New Roman" w:hAnsi="TH SarabunPSK" w:cs="TH SarabunPSK"/>
          <w:sz w:val="32"/>
          <w:szCs w:val="32"/>
        </w:rPr>
        <w:t>(2550)</w:t>
      </w:r>
      <w:proofErr w:type="gramStart"/>
      <w:r w:rsidRPr="00CE2138">
        <w:rPr>
          <w:rFonts w:ascii="TH SarabunPSK" w:eastAsia="Times New Roman" w:hAnsi="TH SarabunPSK" w:cs="TH SarabunPSK"/>
          <w:sz w:val="32"/>
          <w:szCs w:val="32"/>
        </w:rPr>
        <w:t xml:space="preserve">.  </w:t>
      </w:r>
      <w:r w:rsidRPr="00CE213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คู่มือเตรียมสอบคณิตศาสตร์</w:t>
      </w:r>
      <w:proofErr w:type="gramEnd"/>
      <w:r w:rsidRPr="00CE213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CE213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ม.3 เล่ม 2.</w:t>
      </w:r>
      <w:r w:rsidRPr="00CE21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>กรุงเทพฯ</w:t>
      </w:r>
      <w:r w:rsidRPr="00CE2138">
        <w:rPr>
          <w:rFonts w:ascii="TH SarabunPSK" w:eastAsia="Times New Roman" w:hAnsi="TH SarabunPSK" w:cs="TH SarabunPSK"/>
          <w:sz w:val="32"/>
          <w:szCs w:val="32"/>
        </w:rPr>
        <w:t>:</w:t>
      </w:r>
      <w:r w:rsidRPr="00CE21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>บริษัทไทเนรมิตกิจ</w:t>
      </w:r>
    </w:p>
    <w:p w:rsidR="00CE2138" w:rsidRPr="00CE2138" w:rsidRDefault="00CE2138" w:rsidP="00CE2138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CE213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</w:t>
      </w:r>
      <w:r w:rsidRPr="00CE2138">
        <w:rPr>
          <w:rFonts w:ascii="TH SarabunPSK" w:eastAsia="Times New Roman" w:hAnsi="TH SarabunPSK" w:cs="TH SarabunPSK"/>
          <w:sz w:val="32"/>
          <w:szCs w:val="32"/>
          <w:cs/>
        </w:rPr>
        <w:t>อินเตอร์</w:t>
      </w:r>
      <w:proofErr w:type="spellStart"/>
      <w:r w:rsidRPr="00CE2138">
        <w:rPr>
          <w:rFonts w:ascii="TH SarabunPSK" w:eastAsia="Times New Roman" w:hAnsi="TH SarabunPSK" w:cs="TH SarabunPSK"/>
          <w:sz w:val="32"/>
          <w:szCs w:val="32"/>
          <w:cs/>
        </w:rPr>
        <w:t>โปร</w:t>
      </w:r>
      <w:proofErr w:type="spellEnd"/>
      <w:r w:rsidRPr="00CE2138">
        <w:rPr>
          <w:rFonts w:ascii="TH SarabunPSK" w:eastAsia="Times New Roman" w:hAnsi="TH SarabunPSK" w:cs="TH SarabunPSK"/>
          <w:sz w:val="32"/>
          <w:szCs w:val="32"/>
          <w:cs/>
        </w:rPr>
        <w:t>เกรส</w:t>
      </w:r>
      <w:proofErr w:type="spellStart"/>
      <w:r w:rsidRPr="00CE2138">
        <w:rPr>
          <w:rFonts w:ascii="TH SarabunPSK" w:eastAsia="Times New Roman" w:hAnsi="TH SarabunPSK" w:cs="TH SarabunPSK"/>
          <w:sz w:val="32"/>
          <w:szCs w:val="32"/>
          <w:cs/>
        </w:rPr>
        <w:t>ซิฟ</w:t>
      </w:r>
      <w:proofErr w:type="spellEnd"/>
      <w:r w:rsidRPr="00CE2138">
        <w:rPr>
          <w:rFonts w:ascii="TH SarabunPSK" w:eastAsia="Times New Roman" w:hAnsi="TH SarabunPSK" w:cs="TH SarabunPSK"/>
          <w:sz w:val="32"/>
          <w:szCs w:val="32"/>
          <w:cs/>
        </w:rPr>
        <w:t xml:space="preserve"> จำกัด.</w:t>
      </w:r>
    </w:p>
    <w:p w:rsidR="00CE2138" w:rsidRPr="00CE2138" w:rsidRDefault="00CE2138" w:rsidP="00CE2138">
      <w:pPr>
        <w:tabs>
          <w:tab w:val="left" w:pos="720"/>
        </w:tabs>
        <w:spacing w:after="0" w:line="240" w:lineRule="auto"/>
        <w:ind w:left="720" w:hanging="720"/>
        <w:rPr>
          <w:rFonts w:ascii="TH SarabunPSK" w:hAnsi="TH SarabunPSK" w:cs="TH SarabunPSK"/>
          <w:color w:val="000000"/>
          <w:sz w:val="32"/>
          <w:szCs w:val="32"/>
        </w:rPr>
      </w:pPr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>ทรง</w:t>
      </w:r>
      <w:proofErr w:type="spellStart"/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>วิทย์</w:t>
      </w:r>
      <w:proofErr w:type="spellEnd"/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 xml:space="preserve"> สุวรรณธาดา.</w:t>
      </w:r>
      <w:r w:rsidRPr="00CE2138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</w:t>
      </w:r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>(</w:t>
      </w:r>
      <w:r w:rsidRPr="00CE2138">
        <w:rPr>
          <w:rFonts w:ascii="TH SarabunPSK" w:hAnsi="TH SarabunPSK" w:cs="TH SarabunPSK"/>
          <w:color w:val="000000"/>
          <w:sz w:val="32"/>
          <w:szCs w:val="32"/>
        </w:rPr>
        <w:t>2552</w:t>
      </w:r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>).</w:t>
      </w:r>
      <w:r w:rsidRPr="00CE2138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คณิตศาสตร์พื้นฐาน</w:t>
      </w:r>
      <w:r w:rsidRPr="00CE2138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ม.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</w:rPr>
        <w:t>3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เล่ม 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</w:rPr>
        <w:t>2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.</w:t>
      </w:r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 w:rsidRPr="00CE2138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CE2138">
        <w:rPr>
          <w:rFonts w:ascii="TH SarabunPSK" w:hAnsi="TH SarabunPSK" w:cs="TH SarabunPSK"/>
          <w:sz w:val="32"/>
          <w:szCs w:val="32"/>
          <w:cs/>
        </w:rPr>
        <w:t>กรุงเทพมหานคร</w:t>
      </w:r>
      <w:r w:rsidRPr="00CE2138">
        <w:rPr>
          <w:rFonts w:ascii="TH SarabunPSK" w:hAnsi="TH SarabunPSK" w:cs="TH SarabunPSK"/>
          <w:sz w:val="32"/>
          <w:szCs w:val="32"/>
        </w:rPr>
        <w:t xml:space="preserve">: </w:t>
      </w:r>
      <w:proofErr w:type="spellStart"/>
      <w:r w:rsidRPr="00CE2138">
        <w:rPr>
          <w:rFonts w:ascii="TH SarabunPSK" w:hAnsi="TH SarabunPSK" w:cs="TH SarabunPSK"/>
          <w:sz w:val="32"/>
          <w:szCs w:val="32"/>
          <w:cs/>
        </w:rPr>
        <w:t>แม็ค</w:t>
      </w:r>
      <w:proofErr w:type="spellEnd"/>
      <w:r w:rsidRPr="00CE2138">
        <w:rPr>
          <w:rFonts w:ascii="TH SarabunPSK" w:hAnsi="TH SarabunPSK" w:cs="TH SarabunPSK"/>
          <w:sz w:val="32"/>
          <w:szCs w:val="32"/>
          <w:cs/>
        </w:rPr>
        <w:t>.</w:t>
      </w:r>
    </w:p>
    <w:p w:rsidR="00CE2138" w:rsidRPr="00CE2138" w:rsidRDefault="00CE2138" w:rsidP="00CE2138">
      <w:pPr>
        <w:tabs>
          <w:tab w:val="left" w:pos="720"/>
        </w:tabs>
        <w:spacing w:after="0" w:line="240" w:lineRule="auto"/>
        <w:ind w:left="720" w:hanging="720"/>
        <w:rPr>
          <w:rFonts w:ascii="TH SarabunPSK" w:hAnsi="TH SarabunPSK" w:cs="TH SarabunPSK"/>
          <w:color w:val="000000"/>
          <w:sz w:val="32"/>
          <w:szCs w:val="32"/>
        </w:rPr>
      </w:pPr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 xml:space="preserve">มานพ </w:t>
      </w:r>
      <w:proofErr w:type="spellStart"/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>ชัยดิเรก</w:t>
      </w:r>
      <w:proofErr w:type="spellEnd"/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>.</w:t>
      </w:r>
      <w:r w:rsidRPr="00CE2138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</w:t>
      </w:r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>(</w:t>
      </w:r>
      <w:r w:rsidRPr="00CE2138">
        <w:rPr>
          <w:rFonts w:ascii="TH SarabunPSK" w:hAnsi="TH SarabunPSK" w:cs="TH SarabunPSK"/>
          <w:color w:val="000000"/>
          <w:sz w:val="32"/>
          <w:szCs w:val="32"/>
        </w:rPr>
        <w:t>2550</w:t>
      </w:r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 xml:space="preserve">). </w:t>
      </w:r>
      <w:r w:rsidRPr="00CE2138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คู่มือคณิตศาสตร์ ม.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</w:rPr>
        <w:t>3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เล่ม 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</w:rPr>
        <w:t>2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.</w:t>
      </w:r>
      <w:r w:rsidRPr="00CE2138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</w:t>
      </w:r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>ชลบุรี</w:t>
      </w:r>
      <w:r w:rsidRPr="00CE2138">
        <w:rPr>
          <w:rFonts w:ascii="TH SarabunPSK" w:hAnsi="TH SarabunPSK" w:cs="TH SarabunPSK"/>
          <w:color w:val="000000"/>
          <w:sz w:val="32"/>
          <w:szCs w:val="32"/>
        </w:rPr>
        <w:t>:</w:t>
      </w:r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 xml:space="preserve"> ชลบุรีการพิมพ์.</w:t>
      </w:r>
    </w:p>
    <w:p w:rsidR="00CE2138" w:rsidRPr="00CE2138" w:rsidRDefault="00CE2138" w:rsidP="00CE2138">
      <w:pPr>
        <w:tabs>
          <w:tab w:val="left" w:pos="720"/>
        </w:tabs>
        <w:spacing w:after="0" w:line="240" w:lineRule="auto"/>
        <w:ind w:left="720" w:hanging="720"/>
        <w:rPr>
          <w:rFonts w:ascii="TH SarabunPSK" w:hAnsi="TH SarabunPSK" w:cs="TH SarabunPSK"/>
          <w:color w:val="000000"/>
          <w:sz w:val="32"/>
          <w:szCs w:val="32"/>
        </w:rPr>
      </w:pPr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 xml:space="preserve">วินิจ วงศ์รัตนะ. </w:t>
      </w:r>
      <w:r w:rsidRPr="00CE2138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>(</w:t>
      </w:r>
      <w:r w:rsidRPr="00CE2138">
        <w:rPr>
          <w:rFonts w:ascii="TH SarabunPSK" w:hAnsi="TH SarabunPSK" w:cs="TH SarabunPSK"/>
          <w:color w:val="000000"/>
          <w:sz w:val="32"/>
          <w:szCs w:val="32"/>
        </w:rPr>
        <w:t>2555</w:t>
      </w:r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 xml:space="preserve">). </w:t>
      </w:r>
      <w:r w:rsidRPr="00CE2138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ฉลาดคิดคณิตศาสตร์ ม.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</w:rPr>
        <w:t>1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-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</w:rPr>
        <w:t>2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-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</w:rPr>
        <w:t>3</w:t>
      </w:r>
      <w:r w:rsidRPr="00CE213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.</w:t>
      </w:r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 w:rsidRPr="00CE2138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>กรุงเทพมหานคร</w:t>
      </w:r>
      <w:r w:rsidRPr="00CE2138">
        <w:rPr>
          <w:rFonts w:ascii="TH SarabunPSK" w:hAnsi="TH SarabunPSK" w:cs="TH SarabunPSK"/>
          <w:color w:val="000000"/>
          <w:sz w:val="32"/>
          <w:szCs w:val="32"/>
        </w:rPr>
        <w:t xml:space="preserve">: </w:t>
      </w:r>
      <w:proofErr w:type="spellStart"/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>ไฮ</w:t>
      </w:r>
      <w:proofErr w:type="spellEnd"/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>เอ็ด พับ</w:t>
      </w:r>
      <w:proofErr w:type="spellStart"/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>ลิช</w:t>
      </w:r>
      <w:proofErr w:type="spellEnd"/>
      <w:r w:rsidRPr="00CE2138">
        <w:rPr>
          <w:rFonts w:ascii="TH SarabunPSK" w:hAnsi="TH SarabunPSK" w:cs="TH SarabunPSK"/>
          <w:color w:val="000000"/>
          <w:sz w:val="32"/>
          <w:szCs w:val="32"/>
          <w:cs/>
        </w:rPr>
        <w:t>ชิ่ง.</w:t>
      </w:r>
    </w:p>
    <w:p w:rsidR="00CE2138" w:rsidRPr="00CE2138" w:rsidRDefault="00CE2138" w:rsidP="00CE2138">
      <w:pPr>
        <w:tabs>
          <w:tab w:val="left" w:pos="720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CE2138">
        <w:rPr>
          <w:rFonts w:ascii="TH SarabunPSK" w:hAnsi="TH SarabunPSK" w:cs="TH SarabunPSK"/>
          <w:sz w:val="32"/>
          <w:szCs w:val="32"/>
          <w:cs/>
        </w:rPr>
        <w:t>สมาคมคณิตศาสตร์แห่งประเทศไทย. (</w:t>
      </w:r>
      <w:r w:rsidRPr="00CE2138">
        <w:rPr>
          <w:rFonts w:ascii="TH SarabunPSK" w:hAnsi="TH SarabunPSK" w:cs="TH SarabunPSK"/>
          <w:sz w:val="32"/>
          <w:szCs w:val="32"/>
        </w:rPr>
        <w:t>2556</w:t>
      </w:r>
      <w:r w:rsidRPr="00CE2138">
        <w:rPr>
          <w:rFonts w:ascii="TH SarabunPSK" w:hAnsi="TH SarabunPSK" w:cs="TH SarabunPSK"/>
          <w:b/>
          <w:bCs/>
          <w:sz w:val="32"/>
          <w:szCs w:val="32"/>
          <w:cs/>
        </w:rPr>
        <w:t xml:space="preserve">). </w:t>
      </w:r>
      <w:r w:rsidRPr="00CE213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E2138">
        <w:rPr>
          <w:rFonts w:ascii="TH SarabunPSK" w:hAnsi="TH SarabunPSK" w:cs="TH SarabunPSK"/>
          <w:b/>
          <w:bCs/>
          <w:sz w:val="32"/>
          <w:szCs w:val="32"/>
          <w:cs/>
        </w:rPr>
        <w:t>ความน่าจะเป็นระดับมัธยมศึกษาตอนปลาย.</w:t>
      </w:r>
    </w:p>
    <w:p w:rsidR="00CE2138" w:rsidRPr="00CE2138" w:rsidRDefault="00CE2138" w:rsidP="00CE2138">
      <w:pPr>
        <w:tabs>
          <w:tab w:val="left" w:pos="720"/>
        </w:tabs>
        <w:spacing w:after="0" w:line="240" w:lineRule="auto"/>
        <w:ind w:left="720" w:hanging="720"/>
        <w:rPr>
          <w:rFonts w:ascii="TH SarabunPSK" w:hAnsi="TH SarabunPSK" w:cs="TH SarabunPSK"/>
          <w:sz w:val="32"/>
          <w:szCs w:val="32"/>
        </w:rPr>
      </w:pPr>
      <w:r w:rsidRPr="00CE213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</w:t>
      </w:r>
      <w:r w:rsidRPr="00CE2138">
        <w:rPr>
          <w:rFonts w:ascii="TH SarabunPSK" w:hAnsi="TH SarabunPSK" w:cs="TH SarabunPSK"/>
          <w:b/>
          <w:bCs/>
          <w:sz w:val="32"/>
          <w:szCs w:val="32"/>
          <w:cs/>
        </w:rPr>
        <w:t xml:space="preserve">ในเอกสารอบรมครูคณิตศาสตร์ภาคฤดูร้อน ปี </w:t>
      </w:r>
      <w:r w:rsidRPr="00CE2138">
        <w:rPr>
          <w:rFonts w:ascii="TH SarabunPSK" w:hAnsi="TH SarabunPSK" w:cs="TH SarabunPSK"/>
          <w:b/>
          <w:bCs/>
          <w:sz w:val="32"/>
          <w:szCs w:val="32"/>
        </w:rPr>
        <w:t>2556</w:t>
      </w:r>
      <w:r w:rsidRPr="00CE2138">
        <w:rPr>
          <w:rFonts w:ascii="TH SarabunPSK" w:hAnsi="TH SarabunPSK" w:cs="TH SarabunPSK"/>
          <w:i/>
          <w:iCs/>
          <w:sz w:val="32"/>
          <w:szCs w:val="32"/>
        </w:rPr>
        <w:t xml:space="preserve"> </w:t>
      </w:r>
      <w:r w:rsidRPr="00CE2138">
        <w:rPr>
          <w:rFonts w:ascii="TH SarabunPSK" w:hAnsi="TH SarabunPSK" w:cs="TH SarabunPSK"/>
          <w:sz w:val="32"/>
          <w:szCs w:val="32"/>
          <w:cs/>
        </w:rPr>
        <w:t xml:space="preserve">(หน้า </w:t>
      </w:r>
      <w:r w:rsidRPr="00CE2138">
        <w:rPr>
          <w:rFonts w:ascii="TH SarabunPSK" w:hAnsi="TH SarabunPSK" w:cs="TH SarabunPSK"/>
          <w:sz w:val="32"/>
          <w:szCs w:val="32"/>
        </w:rPr>
        <w:t>1-32</w:t>
      </w:r>
      <w:r w:rsidRPr="00CE2138">
        <w:rPr>
          <w:rFonts w:ascii="TH SarabunPSK" w:hAnsi="TH SarabunPSK" w:cs="TH SarabunPSK"/>
          <w:sz w:val="32"/>
          <w:szCs w:val="32"/>
          <w:cs/>
        </w:rPr>
        <w:t xml:space="preserve">). </w:t>
      </w:r>
      <w:r w:rsidRPr="00CE213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E2138">
        <w:rPr>
          <w:rFonts w:ascii="TH SarabunPSK" w:hAnsi="TH SarabunPSK" w:cs="TH SarabunPSK"/>
          <w:sz w:val="32"/>
          <w:szCs w:val="32"/>
          <w:cs/>
        </w:rPr>
        <w:t>กรุงเทพมหานคร</w:t>
      </w:r>
      <w:r w:rsidRPr="00CE2138">
        <w:rPr>
          <w:rFonts w:ascii="TH SarabunPSK" w:hAnsi="TH SarabunPSK" w:cs="TH SarabunPSK"/>
          <w:sz w:val="32"/>
          <w:szCs w:val="32"/>
        </w:rPr>
        <w:t>:</w:t>
      </w:r>
    </w:p>
    <w:p w:rsidR="00CE2138" w:rsidRPr="00CE2138" w:rsidRDefault="00CE2138" w:rsidP="00CE2138">
      <w:pPr>
        <w:tabs>
          <w:tab w:val="left" w:pos="720"/>
        </w:tabs>
        <w:spacing w:after="0" w:line="240" w:lineRule="auto"/>
        <w:ind w:left="720" w:hanging="720"/>
        <w:rPr>
          <w:rFonts w:ascii="TH SarabunPSK" w:hAnsi="TH SarabunPSK" w:cs="TH SarabunPSK"/>
          <w:sz w:val="32"/>
          <w:szCs w:val="32"/>
        </w:rPr>
      </w:pPr>
      <w:r w:rsidRPr="00CE2138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proofErr w:type="spellStart"/>
      <w:r w:rsidRPr="00CE2138">
        <w:rPr>
          <w:rFonts w:ascii="TH SarabunPSK" w:hAnsi="TH SarabunPSK" w:cs="TH SarabunPSK"/>
          <w:sz w:val="32"/>
          <w:szCs w:val="32"/>
          <w:cs/>
        </w:rPr>
        <w:t>อาร์</w:t>
      </w:r>
      <w:proofErr w:type="spellEnd"/>
      <w:r w:rsidRPr="00CE2138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CE2138">
        <w:rPr>
          <w:rFonts w:ascii="TH SarabunPSK" w:hAnsi="TH SarabunPSK" w:cs="TH SarabunPSK"/>
          <w:sz w:val="32"/>
          <w:szCs w:val="32"/>
          <w:cs/>
        </w:rPr>
        <w:t>แอนด์</w:t>
      </w:r>
      <w:proofErr w:type="spellEnd"/>
      <w:r w:rsidRPr="00CE2138">
        <w:rPr>
          <w:rFonts w:ascii="TH SarabunPSK" w:hAnsi="TH SarabunPSK" w:cs="TH SarabunPSK"/>
          <w:sz w:val="32"/>
          <w:szCs w:val="32"/>
          <w:cs/>
        </w:rPr>
        <w:t xml:space="preserve"> เอ็น </w:t>
      </w:r>
      <w:proofErr w:type="spellStart"/>
      <w:r w:rsidRPr="00CE2138">
        <w:rPr>
          <w:rFonts w:ascii="TH SarabunPSK" w:hAnsi="TH SarabunPSK" w:cs="TH SarabunPSK"/>
          <w:sz w:val="32"/>
          <w:szCs w:val="32"/>
          <w:cs/>
        </w:rPr>
        <w:t>ปริ๊นท์</w:t>
      </w:r>
      <w:proofErr w:type="spellEnd"/>
      <w:r w:rsidRPr="00CE2138">
        <w:rPr>
          <w:rFonts w:ascii="TH SarabunPSK" w:hAnsi="TH SarabunPSK" w:cs="TH SarabunPSK"/>
          <w:sz w:val="32"/>
          <w:szCs w:val="32"/>
          <w:cs/>
        </w:rPr>
        <w:t>.</w:t>
      </w:r>
    </w:p>
    <w:p w:rsidR="00CE2138" w:rsidRDefault="00CE2138" w:rsidP="00D55A0B">
      <w:pPr>
        <w:rPr>
          <w:rFonts w:ascii="TH SarabunPSK" w:hAnsi="TH SarabunPSK" w:cs="TH SarabunPSK"/>
          <w:szCs w:val="22"/>
        </w:rPr>
      </w:pPr>
    </w:p>
    <w:sectPr w:rsidR="00CE2138">
      <w:headerReference w:type="default" r:id="rId46"/>
      <w:footerReference w:type="default" r:id="rId4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20CF9" w:rsidRDefault="00420CF9" w:rsidP="00E55F6A">
      <w:pPr>
        <w:spacing w:after="0" w:line="240" w:lineRule="auto"/>
      </w:pPr>
      <w:r>
        <w:separator/>
      </w:r>
    </w:p>
  </w:endnote>
  <w:endnote w:type="continuationSeparator" w:id="0">
    <w:p w:rsidR="00420CF9" w:rsidRDefault="00420CF9" w:rsidP="00E55F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rdiaNew-Bold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  <w:font w:name="AngsanaNew">
    <w:altName w:val="Arial Unicode MS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53F6" w:rsidRDefault="008353F6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6771F8B2" wp14:editId="1A5EA373">
              <wp:simplePos x="0" y="0"/>
              <wp:positionH relativeFrom="column">
                <wp:posOffset>76200</wp:posOffset>
              </wp:positionH>
              <wp:positionV relativeFrom="paragraph">
                <wp:posOffset>-790575</wp:posOffset>
              </wp:positionV>
              <wp:extent cx="5897245" cy="1210310"/>
              <wp:effectExtent l="0" t="0" r="8255" b="8890"/>
              <wp:wrapTight wrapText="bothSides">
                <wp:wrapPolygon edited="0">
                  <wp:start x="17374" y="0"/>
                  <wp:lineTo x="2023" y="0"/>
                  <wp:lineTo x="209" y="680"/>
                  <wp:lineTo x="0" y="6800"/>
                  <wp:lineTo x="0" y="9179"/>
                  <wp:lineTo x="977" y="10879"/>
                  <wp:lineTo x="558" y="15979"/>
                  <wp:lineTo x="558" y="20399"/>
                  <wp:lineTo x="1116" y="21419"/>
                  <wp:lineTo x="3768" y="21419"/>
                  <wp:lineTo x="6629" y="21419"/>
                  <wp:lineTo x="21560" y="21419"/>
                  <wp:lineTo x="21560" y="0"/>
                  <wp:lineTo x="17374" y="0"/>
                </wp:wrapPolygon>
              </wp:wrapTight>
              <wp:docPr id="256" name="กลุ่ม 2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7245" cy="1210310"/>
                        <a:chOff x="0" y="71406"/>
                        <a:chExt cx="5791279" cy="1180746"/>
                      </a:xfrm>
                    </wpg:grpSpPr>
                    <pic:pic xmlns:pic="http://schemas.openxmlformats.org/drawingml/2006/picture">
                      <pic:nvPicPr>
                        <pic:cNvPr id="255" name="รูปภาพ 25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669059" y="90616"/>
                          <a:ext cx="1021492" cy="114506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5" name="รูปภาพ 55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90616"/>
                          <a:ext cx="1029730" cy="115329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54" name="รูปภาพ 254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046205" y="98854"/>
                          <a:ext cx="716692" cy="115329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6" name="รูปภาพ 56"/>
                        <pic:cNvPicPr>
                          <a:picLocks noChangeAspect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690551" y="107092"/>
                          <a:ext cx="939114" cy="112858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7" name="รูปภาพ 57"/>
                        <pic:cNvPicPr>
                          <a:picLocks noChangeAspect="1"/>
                        </pic:cNvPicPr>
                      </pic:nvPicPr>
                      <pic:blipFill rotWithShape="1">
                        <a:blip r:embed="rId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b="6715"/>
                        <a:stretch/>
                      </pic:blipFill>
                      <pic:spPr bwMode="auto">
                        <a:xfrm>
                          <a:off x="1820590" y="71406"/>
                          <a:ext cx="947323" cy="1172508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8" name="รูปภาพ 58"/>
                        <pic:cNvPicPr>
                          <a:picLocks noChangeAspect="1"/>
                        </pic:cNvPicPr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703884" y="71406"/>
                          <a:ext cx="1087395" cy="114506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กลุ่ม 256" o:spid="_x0000_s1026" style="position:absolute;margin-left:6pt;margin-top:-62.25pt;width:464.35pt;height:95.3pt;z-index:251674624;mso-width-relative:margin;mso-height-relative:margin" coordorigin=",714" coordsize="57912,11807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รูปภาพ 255" o:spid="_x0000_s1027" type="#_x0000_t75" style="position:absolute;left:26690;top:906;width:10215;height:114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csqjDAAAA3AAAAA8AAABkcnMvZG93bnJldi54bWxEj0GLwjAUhO+C/yE8wZumq3QpXaMsgiCI&#10;K1v1/mzetqXNS2mi1n+/EQSPw8x8wyxWvWnEjTpXWVbwMY1AEOdWV1woOB03kwSE88gaG8uk4EEO&#10;VsvhYIGptnf+pVvmCxEg7FJUUHrfplK6vCSDbmpb4uD92c6gD7IrpO7wHuCmkbMo+pQGKw4LJba0&#10;Limvs6tRkM/rTV3320PMP7G7Jhd/znZ7pcaj/vsLhKfev8Ov9lYrmMUxPM+EIyCX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FyyqMMAAADcAAAADwAAAAAAAAAAAAAAAACf&#10;AgAAZHJzL2Rvd25yZXYueG1sUEsFBgAAAAAEAAQA9wAAAI8DAAAAAA==&#10;">
                <v:imagedata r:id="rId7" o:title=""/>
                <v:path arrowok="t"/>
              </v:shape>
              <v:shape id="รูปภาพ 55" o:spid="_x0000_s1028" type="#_x0000_t75" style="position:absolute;top:906;width:10297;height:115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L7vufFAAAA2wAAAA8AAABkcnMvZG93bnJldi54bWxEj0FrwkAUhO+C/2F5Qi+im5amhOgqtlCo&#10;l0JjDvX2yD43wezbkF11++/dQqHHYWa+YdbbaHtxpdF3jhU8LjMQxI3THRsF9eF9UYDwAVlj75gU&#10;/JCH7WY6WWOp3Y2/6FoFIxKEfYkK2hCGUkrftGTRL91AnLyTGy2GJEcj9Yi3BLe9fMqyF2mx47TQ&#10;4kBvLTXn6mIVzJ/x+zWPlan3xaWoD0eTxU+j1MMs7lYgAsXwH/5rf2gFeQ6/X9IPkJ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S+77nxQAAANsAAAAPAAAAAAAAAAAAAAAA&#10;AJ8CAABkcnMvZG93bnJldi54bWxQSwUGAAAAAAQABAD3AAAAkQMAAAAA&#10;">
                <v:imagedata r:id="rId8" o:title=""/>
                <v:path arrowok="t"/>
              </v:shape>
              <v:shape id="รูปภาพ 254" o:spid="_x0000_s1029" type="#_x0000_t75" style="position:absolute;left:10462;top:988;width:7166;height:115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G2eWHHAAAA3AAAAA8AAABkcnMvZG93bnJldi54bWxEj91qwkAUhO8LfYflFHpXN4oWia5iW4WW&#10;CuIPqHeH7DFJzZ4N2W02fftuoeDlMDPfMNN5ZyrRUuNKywr6vQQEcWZ1ybmCw371NAbhPLLGyjIp&#10;+CEH89n93RRTbQNvqd35XEQIuxQVFN7XqZQuK8ig69maOHoX2xj0UTa51A2GCDeVHCTJszRYclwo&#10;sKbXgrLr7tsoWL3g17EdfWzqcP5crvfXcCrfglKPD91iAsJT52/h//a7VjAYDeHvTDwCcvYL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G2eWHHAAAA3AAAAA8AAAAAAAAAAAAA&#10;AAAAnwIAAGRycy9kb3ducmV2LnhtbFBLBQYAAAAABAAEAPcAAACTAwAAAAA=&#10;">
                <v:imagedata r:id="rId9" o:title=""/>
                <v:path arrowok="t"/>
              </v:shape>
              <v:shape id="รูปภาพ 56" o:spid="_x0000_s1030" type="#_x0000_t75" style="position:absolute;left:36905;top:1070;width:9391;height:112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xXaUHCAAAA2wAAAA8AAABkcnMvZG93bnJldi54bWxEj0FrwkAUhO8F/8PyhN7qxlKDRFexhWJu&#10;YhS8PrLPJJp9G7Nb3f57VxA8DjPzDTNfBtOKK/WusaxgPEpAEJdWN1wp2O9+P6YgnEfW2FomBf/k&#10;YLkYvM0x0/bGW7oWvhIRwi5DBbX3XSalK2sy6Ea2I47e0fYGfZR9JXWPtwg3rfxMklQabDgu1NjR&#10;T03lufgzCsoThVO+3sqwuXyHr3xdXA5podT7MKxmIDwF/wo/27lWMEnh8SX+ALm4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cV2lBwgAAANsAAAAPAAAAAAAAAAAAAAAAAJ8C&#10;AABkcnMvZG93bnJldi54bWxQSwUGAAAAAAQABAD3AAAAjgMAAAAA&#10;">
                <v:imagedata r:id="rId10" o:title=""/>
                <v:path arrowok="t"/>
              </v:shape>
              <v:shape id="รูปภาพ 57" o:spid="_x0000_s1031" type="#_x0000_t75" style="position:absolute;left:18205;top:714;width:9474;height:117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X8ZDEAAAA2wAAAA8AAABkcnMvZG93bnJldi54bWxEj0tvwjAQhO+V+A/WInGpwIGWhwIG8VCl&#10;XnlcclviJYkSr63YQPj3daVKPY5m5hvNatOZRjyo9ZVlBeNRAoI4t7riQsHl/DVcgPABWWNjmRS8&#10;yMNm3XtbYartk4/0OIVCRAj7FBWUIbhUSp+XZNCPrCOO3s22BkOUbSF1i88IN42cJMlMGqw4LpTo&#10;aF9SXp/uRkE47C51Ruf5e3b9rK8fN/dyh0ypQb/bLkEE6sJ/+K/9rRVM5/D7Jf4Auf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RX8ZDEAAAA2wAAAA8AAAAAAAAAAAAAAAAA&#10;nwIAAGRycy9kb3ducmV2LnhtbFBLBQYAAAAABAAEAPcAAACQAwAAAAA=&#10;">
                <v:imagedata r:id="rId11" o:title="" cropbottom="4401f"/>
                <v:path arrowok="t"/>
              </v:shape>
              <v:shape id="รูปภาพ 58" o:spid="_x0000_s1032" type="#_x0000_t75" style="position:absolute;left:47038;top:714;width:10874;height:114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um6HDAAAA2wAAAA8AAABkcnMvZG93bnJldi54bWxET8tqwkAU3Rf8h+EKbopOtFVKdCKiFEsX&#10;2loFl9fMzYNk7oTMNKZ/31kUujyc92rdm1p01LrSsoLpJAJBnFpdcq7g/PU6fgHhPLLG2jIp+CEH&#10;62TwsMJY2zt/UnfyuQgh7GJUUHjfxFK6tCCDbmIb4sBltjXoA2xzqVu8h3BTy1kULaTBkkNDgQ1t&#10;C0qr07dR8NFVz/vr7bw/Zgd+3HXvlX+6REqNhv1mCcJT7//Ff+43rWAexoYv4QfI5B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u6bocMAAADbAAAADwAAAAAAAAAAAAAAAACf&#10;AgAAZHJzL2Rvd25yZXYueG1sUEsFBgAAAAAEAAQA9wAAAI8DAAAAAA==&#10;">
                <v:imagedata r:id="rId12" o:title=""/>
                <v:path arrowok="t"/>
              </v:shape>
              <w10:wrap type="tight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20CF9" w:rsidRDefault="00420CF9" w:rsidP="00E55F6A">
      <w:pPr>
        <w:spacing w:after="0" w:line="240" w:lineRule="auto"/>
      </w:pPr>
      <w:r>
        <w:separator/>
      </w:r>
    </w:p>
  </w:footnote>
  <w:footnote w:type="continuationSeparator" w:id="0">
    <w:p w:rsidR="00420CF9" w:rsidRDefault="00420CF9" w:rsidP="00E55F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53F6" w:rsidRPr="000B485C" w:rsidRDefault="008353F6">
    <w:pPr>
      <w:pStyle w:val="a3"/>
      <w:jc w:val="right"/>
      <w:rPr>
        <w:rFonts w:ascii="TH SarabunPSK" w:hAnsi="TH SarabunPSK" w:cs="TH SarabunPSK"/>
        <w:b/>
        <w:bCs/>
        <w:color w:val="FFFF00"/>
        <w:sz w:val="36"/>
        <w:szCs w:val="44"/>
      </w:rPr>
    </w:pPr>
    <w:r w:rsidRPr="000B485C">
      <w:rPr>
        <w:noProof/>
        <w:color w:val="FFFF00"/>
      </w:rPr>
      <w:drawing>
        <wp:anchor distT="0" distB="0" distL="114300" distR="114300" simplePos="0" relativeHeight="251667456" behindDoc="1" locked="0" layoutInCell="1" allowOverlap="1" wp14:anchorId="506A142E" wp14:editId="10950C4B">
          <wp:simplePos x="0" y="0"/>
          <wp:positionH relativeFrom="column">
            <wp:posOffset>5416550</wp:posOffset>
          </wp:positionH>
          <wp:positionV relativeFrom="paragraph">
            <wp:posOffset>-186055</wp:posOffset>
          </wp:positionV>
          <wp:extent cx="462915" cy="543560"/>
          <wp:effectExtent l="0" t="0" r="0" b="8890"/>
          <wp:wrapTight wrapText="bothSides">
            <wp:wrapPolygon edited="0">
              <wp:start x="7111" y="0"/>
              <wp:lineTo x="0" y="7570"/>
              <wp:lineTo x="0" y="18925"/>
              <wp:lineTo x="7111" y="21196"/>
              <wp:lineTo x="15111" y="21196"/>
              <wp:lineTo x="20444" y="16654"/>
              <wp:lineTo x="20444" y="7570"/>
              <wp:lineTo x="11556" y="0"/>
              <wp:lineTo x="7111" y="0"/>
            </wp:wrapPolygon>
          </wp:wrapTight>
          <wp:docPr id="251" name="รูปภาพ 2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ngosteen-2548694_960_720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62915" cy="5435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5648" behindDoc="1" locked="0" layoutInCell="1" allowOverlap="1" wp14:anchorId="41055C15" wp14:editId="05AA6C5F">
          <wp:simplePos x="0" y="0"/>
          <wp:positionH relativeFrom="column">
            <wp:posOffset>2580640</wp:posOffset>
          </wp:positionH>
          <wp:positionV relativeFrom="paragraph">
            <wp:posOffset>-449580</wp:posOffset>
          </wp:positionV>
          <wp:extent cx="2499995" cy="1444625"/>
          <wp:effectExtent l="0" t="0" r="0" b="3175"/>
          <wp:wrapTight wrapText="bothSides">
            <wp:wrapPolygon edited="0">
              <wp:start x="0" y="0"/>
              <wp:lineTo x="0" y="21363"/>
              <wp:lineTo x="21397" y="21363"/>
              <wp:lineTo x="21397" y="0"/>
              <wp:lineTo x="0" y="0"/>
            </wp:wrapPolygon>
          </wp:wrapTight>
          <wp:docPr id="289" name="รูปภาพ 28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s.jp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5010"/>
                  <a:stretch/>
                </pic:blipFill>
                <pic:spPr bwMode="auto">
                  <a:xfrm>
                    <a:off x="0" y="0"/>
                    <a:ext cx="2499995" cy="14446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B485C">
      <w:rPr>
        <w:rFonts w:ascii="TH SarabunPSK" w:hAnsi="TH SarabunPSK" w:cs="TH SarabunPSK"/>
        <w:b/>
        <w:bCs/>
        <w:color w:val="FFFF00"/>
        <w:sz w:val="36"/>
        <w:szCs w:val="44"/>
      </w:rPr>
      <w:fldChar w:fldCharType="begin"/>
    </w:r>
    <w:r w:rsidRPr="000B485C">
      <w:rPr>
        <w:rFonts w:ascii="TH SarabunPSK" w:hAnsi="TH SarabunPSK" w:cs="TH SarabunPSK"/>
        <w:b/>
        <w:bCs/>
        <w:color w:val="FFFF00"/>
        <w:sz w:val="36"/>
        <w:szCs w:val="44"/>
      </w:rPr>
      <w:instrText>PAGE   \* MERGEFORMAT</w:instrText>
    </w:r>
    <w:r w:rsidRPr="000B485C">
      <w:rPr>
        <w:rFonts w:ascii="TH SarabunPSK" w:hAnsi="TH SarabunPSK" w:cs="TH SarabunPSK"/>
        <w:b/>
        <w:bCs/>
        <w:color w:val="FFFF00"/>
        <w:sz w:val="36"/>
        <w:szCs w:val="44"/>
      </w:rPr>
      <w:fldChar w:fldCharType="separate"/>
    </w:r>
    <w:r w:rsidR="000F00CD" w:rsidRPr="000F00CD">
      <w:rPr>
        <w:rFonts w:ascii="TH SarabunPSK" w:hAnsi="TH SarabunPSK" w:cs="TH SarabunPSK"/>
        <w:b/>
        <w:bCs/>
        <w:noProof/>
        <w:color w:val="FFFF00"/>
        <w:sz w:val="36"/>
        <w:szCs w:val="36"/>
        <w:lang w:val="th-TH"/>
      </w:rPr>
      <w:t>35</w:t>
    </w:r>
    <w:r w:rsidRPr="000B485C">
      <w:rPr>
        <w:rFonts w:ascii="TH SarabunPSK" w:hAnsi="TH SarabunPSK" w:cs="TH SarabunPSK"/>
        <w:b/>
        <w:bCs/>
        <w:color w:val="FFFF00"/>
        <w:sz w:val="36"/>
        <w:szCs w:val="44"/>
      </w:rPr>
      <w:fldChar w:fldCharType="end"/>
    </w:r>
  </w:p>
  <w:p w:rsidR="008353F6" w:rsidRDefault="008353F6" w:rsidP="00E14DDD">
    <w:pPr>
      <w:pStyle w:val="a3"/>
    </w:pPr>
    <w:r w:rsidRPr="000B485C">
      <w:rPr>
        <w:noProof/>
        <w:color w:val="FFFF00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760C2AB6" wp14:editId="4BCF7CC8">
              <wp:simplePos x="0" y="0"/>
              <wp:positionH relativeFrom="column">
                <wp:posOffset>1446836</wp:posOffset>
              </wp:positionH>
              <wp:positionV relativeFrom="paragraph">
                <wp:posOffset>95652</wp:posOffset>
              </wp:positionV>
              <wp:extent cx="3344642" cy="833120"/>
              <wp:effectExtent l="0" t="0" r="0" b="5080"/>
              <wp:wrapNone/>
              <wp:docPr id="307" name="กล่องข้อความ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44642" cy="8331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353F6" w:rsidRPr="00390A5D" w:rsidRDefault="008353F6" w:rsidP="00AA43F2">
                          <w:pPr>
                            <w:spacing w:after="0" w:line="240" w:lineRule="auto"/>
                            <w:jc w:val="right"/>
                            <w:rPr>
                              <w:rFonts w:ascii="TH SarabunPSK" w:hAnsi="TH SarabunPSK" w:cs="TH SarabunPSK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</w:rPr>
                          </w:pPr>
                          <w:r w:rsidRPr="00390A5D">
                            <w:rPr>
                              <w:rFonts w:ascii="TH SarabunPSK" w:hAnsi="TH SarabunPSK" w:cs="TH SarabunPSK" w:hint="cs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  <w:cs/>
                            </w:rPr>
                            <w:t xml:space="preserve">               แบบ</w:t>
                          </w:r>
                          <w:r w:rsidRPr="00390A5D">
                            <w:rPr>
                              <w:rFonts w:ascii="TH SarabunPSK" w:hAnsi="TH SarabunPSK" w:cs="TH SarabunPSK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  <w:cs/>
                            </w:rPr>
                            <w:t>ฝึกทักษะคณิตศาสตร์</w:t>
                          </w:r>
                        </w:p>
                        <w:p w:rsidR="008353F6" w:rsidRPr="00390A5D" w:rsidRDefault="008353F6" w:rsidP="00AA43F2">
                          <w:pPr>
                            <w:spacing w:after="0" w:line="240" w:lineRule="auto"/>
                            <w:jc w:val="right"/>
                            <w:rPr>
                              <w:rFonts w:ascii="TH SarabunPSK" w:hAnsi="TH SarabunPSK" w:cs="TH SarabunPSK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  <w:cs/>
                            </w:rPr>
                          </w:pPr>
                          <w:r w:rsidRPr="00390A5D">
                            <w:rPr>
                              <w:rFonts w:ascii="TH SarabunPSK" w:hAnsi="TH SarabunPSK" w:cs="TH SarabunPSK" w:hint="cs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  <w:cs/>
                            </w:rPr>
                            <w:t>เล่ม</w:t>
                          </w:r>
                          <w:r w:rsidRPr="00390A5D">
                            <w:rPr>
                              <w:rFonts w:ascii="TH SarabunPSK" w:hAnsi="TH SarabunPSK" w:cs="TH SarabunPSK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  <w:cs/>
                            </w:rPr>
                            <w:t xml:space="preserve">ที่ </w:t>
                          </w:r>
                          <w:r>
                            <w:rPr>
                              <w:rFonts w:ascii="TH SarabunPSK" w:hAnsi="TH SarabunPSK" w:cs="TH SarabunPSK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</w:rPr>
                            <w:t>1</w:t>
                          </w:r>
                          <w:r w:rsidRPr="00390A5D">
                            <w:rPr>
                              <w:rFonts w:ascii="TH SarabunPSK" w:hAnsi="TH SarabunPSK" w:cs="TH SarabunPSK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</w:rPr>
                            <w:t xml:space="preserve"> </w:t>
                          </w:r>
                          <w:r>
                            <w:rPr>
                              <w:rFonts w:ascii="TH SarabunPSK" w:hAnsi="TH SarabunPSK" w:cs="TH SarabunPSK" w:hint="cs"/>
                              <w:b/>
                              <w:bCs/>
                              <w:i/>
                              <w:iCs/>
                              <w:color w:val="C00000"/>
                              <w:sz w:val="36"/>
                              <w:szCs w:val="36"/>
                              <w:cs/>
                            </w:rPr>
                            <w:t>ความหมายของความน่าจะเป็น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กล่องข้อความ 2" o:spid="_x0000_s1099" type="#_x0000_t202" style="position:absolute;margin-left:113.9pt;margin-top:7.55pt;width:263.35pt;height:65.6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" filled="f" stroked="f">
              <v:textbox>
                <w:txbxContent>
                  <w:p w:rsidR="008353F6" w:rsidRPr="00390A5D" w:rsidRDefault="008353F6" w:rsidP="00AA43F2">
                    <w:pPr>
                      <w:spacing w:after="0" w:line="240" w:lineRule="auto"/>
                      <w:jc w:val="right"/>
                      <w:rPr>
                        <w:rFonts w:ascii="TH SarabunPSK" w:hAnsi="TH SarabunPSK" w:cs="TH SarabunPSK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</w:rPr>
                    </w:pPr>
                    <w:r w:rsidRPr="00390A5D">
                      <w:rPr>
                        <w:rFonts w:ascii="TH SarabunPSK" w:hAnsi="TH SarabunPSK" w:cs="TH SarabunPSK" w:hint="cs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  <w:cs/>
                      </w:rPr>
                      <w:t xml:space="preserve">               แบบ</w:t>
                    </w:r>
                    <w:r w:rsidRPr="00390A5D">
                      <w:rPr>
                        <w:rFonts w:ascii="TH SarabunPSK" w:hAnsi="TH SarabunPSK" w:cs="TH SarabunPSK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  <w:cs/>
                      </w:rPr>
                      <w:t>ฝึกทักษะคณิตศาสตร์</w:t>
                    </w:r>
                  </w:p>
                  <w:p w:rsidR="008353F6" w:rsidRPr="00390A5D" w:rsidRDefault="008353F6" w:rsidP="00AA43F2">
                    <w:pPr>
                      <w:spacing w:after="0" w:line="240" w:lineRule="auto"/>
                      <w:jc w:val="right"/>
                      <w:rPr>
                        <w:rFonts w:ascii="TH SarabunPSK" w:hAnsi="TH SarabunPSK" w:cs="TH SarabunPSK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  <w:cs/>
                      </w:rPr>
                    </w:pPr>
                    <w:r w:rsidRPr="00390A5D">
                      <w:rPr>
                        <w:rFonts w:ascii="TH SarabunPSK" w:hAnsi="TH SarabunPSK" w:cs="TH SarabunPSK" w:hint="cs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  <w:cs/>
                      </w:rPr>
                      <w:t>เล่ม</w:t>
                    </w:r>
                    <w:r w:rsidRPr="00390A5D">
                      <w:rPr>
                        <w:rFonts w:ascii="TH SarabunPSK" w:hAnsi="TH SarabunPSK" w:cs="TH SarabunPSK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  <w:cs/>
                      </w:rPr>
                      <w:t xml:space="preserve">ที่ </w:t>
                    </w:r>
                    <w:r>
                      <w:rPr>
                        <w:rFonts w:ascii="TH SarabunPSK" w:hAnsi="TH SarabunPSK" w:cs="TH SarabunPSK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</w:rPr>
                      <w:t>1</w:t>
                    </w:r>
                    <w:r w:rsidRPr="00390A5D">
                      <w:rPr>
                        <w:rFonts w:ascii="TH SarabunPSK" w:hAnsi="TH SarabunPSK" w:cs="TH SarabunPSK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</w:rPr>
                      <w:t xml:space="preserve"> </w:t>
                    </w:r>
                    <w:r>
                      <w:rPr>
                        <w:rFonts w:ascii="TH SarabunPSK" w:hAnsi="TH SarabunPSK" w:cs="TH SarabunPSK" w:hint="cs"/>
                        <w:b/>
                        <w:bCs/>
                        <w:i/>
                        <w:iCs/>
                        <w:color w:val="C00000"/>
                        <w:sz w:val="36"/>
                        <w:szCs w:val="36"/>
                        <w:cs/>
                      </w:rPr>
                      <w:t>ความหมายของความน่าจะเป็น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76672" behindDoc="1" locked="0" layoutInCell="1" allowOverlap="1" wp14:anchorId="71F2D773" wp14:editId="0C404BF8">
          <wp:simplePos x="0" y="0"/>
          <wp:positionH relativeFrom="column">
            <wp:posOffset>222885</wp:posOffset>
          </wp:positionH>
          <wp:positionV relativeFrom="paragraph">
            <wp:posOffset>66675</wp:posOffset>
          </wp:positionV>
          <wp:extent cx="1143635" cy="1017905"/>
          <wp:effectExtent l="0" t="0" r="0" b="0"/>
          <wp:wrapTight wrapText="bothSides">
            <wp:wrapPolygon edited="0">
              <wp:start x="0" y="0"/>
              <wp:lineTo x="0" y="21021"/>
              <wp:lineTo x="21228" y="21021"/>
              <wp:lineTo x="21228" y="0"/>
              <wp:lineTo x="0" y="0"/>
            </wp:wrapPolygon>
          </wp:wrapTight>
          <wp:docPr id="292" name="รูปภาพ 29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3d68f0819b026be4b3c71d14acabcc--free-clipart-images-art-clipart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635" cy="10179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8353F6" w:rsidRDefault="008353F6" w:rsidP="00E14DDD">
    <w:pPr>
      <w:pStyle w:val="a3"/>
    </w:pPr>
  </w:p>
  <w:p w:rsidR="008353F6" w:rsidRDefault="008353F6" w:rsidP="00E14DDD">
    <w:pPr>
      <w:pStyle w:val="a3"/>
    </w:pPr>
  </w:p>
  <w:p w:rsidR="008353F6" w:rsidRDefault="008353F6" w:rsidP="00E14DDD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19AF1FDE" wp14:editId="6E665905">
              <wp:simplePos x="0" y="0"/>
              <wp:positionH relativeFrom="column">
                <wp:posOffset>-167640</wp:posOffset>
              </wp:positionH>
              <wp:positionV relativeFrom="paragraph">
                <wp:posOffset>150495</wp:posOffset>
              </wp:positionV>
              <wp:extent cx="6334125" cy="8793480"/>
              <wp:effectExtent l="0" t="0" r="28575" b="26670"/>
              <wp:wrapNone/>
              <wp:docPr id="1" name="สี่เหลี่ยมผืนผ้ามุมมน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334125" cy="879348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noFill/>
                      <a:ln w="19050" algn="ctr">
                        <a:solidFill>
                          <a:srgbClr val="92D05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id="สี่เหลี่ยมผืนผ้ามุมมน 2" o:spid="_x0000_s1026" style="position:absolute;margin-left:-13.2pt;margin-top:11.85pt;width:498.75pt;height:692.4pt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" filled="f" strokecolor="#92d050" strokeweight="1.5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7A56FC"/>
    <w:multiLevelType w:val="hybridMultilevel"/>
    <w:tmpl w:val="E820A45E"/>
    <w:lvl w:ilvl="0" w:tplc="3AB6D018">
      <w:start w:val="3"/>
      <w:numFmt w:val="thaiLett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5B395245"/>
    <w:multiLevelType w:val="hybridMultilevel"/>
    <w:tmpl w:val="B69E3B74"/>
    <w:lvl w:ilvl="0" w:tplc="143C8BC6">
      <w:start w:val="1"/>
      <w:numFmt w:val="decimal"/>
      <w:lvlText w:val="%1."/>
      <w:lvlJc w:val="left"/>
      <w:pPr>
        <w:ind w:left="1080" w:hanging="360"/>
      </w:pPr>
      <w:rPr>
        <w:sz w:val="32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770D09B9"/>
    <w:multiLevelType w:val="hybridMultilevel"/>
    <w:tmpl w:val="837A598E"/>
    <w:lvl w:ilvl="0" w:tplc="30F693BA">
      <w:start w:val="1"/>
      <w:numFmt w:val="thaiLetters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0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20"/>
  <w:characterSpacingControl w:val="doNotCompress"/>
  <w:hdrShapeDefaults>
    <o:shapedefaults v:ext="edit" spidmax="2049">
      <o:colormru v:ext="edit" colors="#f06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5F6A"/>
    <w:rsid w:val="00033D63"/>
    <w:rsid w:val="00034311"/>
    <w:rsid w:val="00035E5B"/>
    <w:rsid w:val="00060AE5"/>
    <w:rsid w:val="000801EC"/>
    <w:rsid w:val="000968B3"/>
    <w:rsid w:val="000B485C"/>
    <w:rsid w:val="000B5B8C"/>
    <w:rsid w:val="000D5817"/>
    <w:rsid w:val="000F00CD"/>
    <w:rsid w:val="00106409"/>
    <w:rsid w:val="00117430"/>
    <w:rsid w:val="00131D48"/>
    <w:rsid w:val="001336B6"/>
    <w:rsid w:val="00175FAA"/>
    <w:rsid w:val="001902F9"/>
    <w:rsid w:val="001A04F9"/>
    <w:rsid w:val="001C415B"/>
    <w:rsid w:val="001D6E59"/>
    <w:rsid w:val="001E51DE"/>
    <w:rsid w:val="001E6654"/>
    <w:rsid w:val="00205239"/>
    <w:rsid w:val="00261A0C"/>
    <w:rsid w:val="00265CA2"/>
    <w:rsid w:val="00267E87"/>
    <w:rsid w:val="002A564F"/>
    <w:rsid w:val="002D053A"/>
    <w:rsid w:val="002D3C09"/>
    <w:rsid w:val="002E0B64"/>
    <w:rsid w:val="002E5E74"/>
    <w:rsid w:val="002E72C9"/>
    <w:rsid w:val="002F74F5"/>
    <w:rsid w:val="00313BD6"/>
    <w:rsid w:val="00361605"/>
    <w:rsid w:val="00386455"/>
    <w:rsid w:val="00390A5D"/>
    <w:rsid w:val="003A74F5"/>
    <w:rsid w:val="003E4EAB"/>
    <w:rsid w:val="0041490E"/>
    <w:rsid w:val="00420CF9"/>
    <w:rsid w:val="004554CE"/>
    <w:rsid w:val="00463944"/>
    <w:rsid w:val="004934B9"/>
    <w:rsid w:val="004C6A17"/>
    <w:rsid w:val="004E5FFF"/>
    <w:rsid w:val="004F42EE"/>
    <w:rsid w:val="005360D0"/>
    <w:rsid w:val="00536C10"/>
    <w:rsid w:val="00551215"/>
    <w:rsid w:val="0055498A"/>
    <w:rsid w:val="00564B50"/>
    <w:rsid w:val="0057093E"/>
    <w:rsid w:val="00574B42"/>
    <w:rsid w:val="00577E4E"/>
    <w:rsid w:val="005826D9"/>
    <w:rsid w:val="00585776"/>
    <w:rsid w:val="005913B5"/>
    <w:rsid w:val="005925D5"/>
    <w:rsid w:val="005A5A08"/>
    <w:rsid w:val="00600954"/>
    <w:rsid w:val="006018BF"/>
    <w:rsid w:val="00606753"/>
    <w:rsid w:val="00621450"/>
    <w:rsid w:val="00624F4E"/>
    <w:rsid w:val="00636512"/>
    <w:rsid w:val="00655A6D"/>
    <w:rsid w:val="006567E8"/>
    <w:rsid w:val="0066681B"/>
    <w:rsid w:val="006C4CCB"/>
    <w:rsid w:val="006D4A81"/>
    <w:rsid w:val="006F2F68"/>
    <w:rsid w:val="0070426C"/>
    <w:rsid w:val="007116B8"/>
    <w:rsid w:val="00727C4F"/>
    <w:rsid w:val="00727CF0"/>
    <w:rsid w:val="007346C6"/>
    <w:rsid w:val="00754C8A"/>
    <w:rsid w:val="00756661"/>
    <w:rsid w:val="00760B48"/>
    <w:rsid w:val="00766C31"/>
    <w:rsid w:val="007B5325"/>
    <w:rsid w:val="007C0DD4"/>
    <w:rsid w:val="007C5AEE"/>
    <w:rsid w:val="007C5B88"/>
    <w:rsid w:val="00801F12"/>
    <w:rsid w:val="00821E0F"/>
    <w:rsid w:val="008336DE"/>
    <w:rsid w:val="008353F6"/>
    <w:rsid w:val="00836B71"/>
    <w:rsid w:val="00845A12"/>
    <w:rsid w:val="00845EAD"/>
    <w:rsid w:val="008677B1"/>
    <w:rsid w:val="00873AD4"/>
    <w:rsid w:val="008767EE"/>
    <w:rsid w:val="00877EC2"/>
    <w:rsid w:val="00884F2D"/>
    <w:rsid w:val="0089256C"/>
    <w:rsid w:val="008A36B7"/>
    <w:rsid w:val="008B0294"/>
    <w:rsid w:val="008C6EB2"/>
    <w:rsid w:val="008F6669"/>
    <w:rsid w:val="00915AA7"/>
    <w:rsid w:val="009242FC"/>
    <w:rsid w:val="00930BB0"/>
    <w:rsid w:val="00940C63"/>
    <w:rsid w:val="00976AB0"/>
    <w:rsid w:val="00996F70"/>
    <w:rsid w:val="009B61EB"/>
    <w:rsid w:val="009E208E"/>
    <w:rsid w:val="009F62A1"/>
    <w:rsid w:val="00A15558"/>
    <w:rsid w:val="00A17E6C"/>
    <w:rsid w:val="00A36271"/>
    <w:rsid w:val="00A50B9B"/>
    <w:rsid w:val="00A5332F"/>
    <w:rsid w:val="00A87E16"/>
    <w:rsid w:val="00AA43F2"/>
    <w:rsid w:val="00AB1778"/>
    <w:rsid w:val="00AB3009"/>
    <w:rsid w:val="00AC5A06"/>
    <w:rsid w:val="00AC7B1E"/>
    <w:rsid w:val="00AD06F5"/>
    <w:rsid w:val="00AE3606"/>
    <w:rsid w:val="00AE3A86"/>
    <w:rsid w:val="00B074EF"/>
    <w:rsid w:val="00B12256"/>
    <w:rsid w:val="00B13271"/>
    <w:rsid w:val="00B21368"/>
    <w:rsid w:val="00B21D00"/>
    <w:rsid w:val="00B54806"/>
    <w:rsid w:val="00B57157"/>
    <w:rsid w:val="00B67E7F"/>
    <w:rsid w:val="00B80FCF"/>
    <w:rsid w:val="00B872B4"/>
    <w:rsid w:val="00BC097F"/>
    <w:rsid w:val="00BE47B6"/>
    <w:rsid w:val="00BF79A3"/>
    <w:rsid w:val="00C03DD3"/>
    <w:rsid w:val="00C43097"/>
    <w:rsid w:val="00C46762"/>
    <w:rsid w:val="00C50812"/>
    <w:rsid w:val="00C50990"/>
    <w:rsid w:val="00C60C6C"/>
    <w:rsid w:val="00C751A9"/>
    <w:rsid w:val="00C800AB"/>
    <w:rsid w:val="00C81324"/>
    <w:rsid w:val="00C8541E"/>
    <w:rsid w:val="00CB0BB7"/>
    <w:rsid w:val="00CD7ADB"/>
    <w:rsid w:val="00CE1CA5"/>
    <w:rsid w:val="00CE2138"/>
    <w:rsid w:val="00CF3E97"/>
    <w:rsid w:val="00D12981"/>
    <w:rsid w:val="00D17C1B"/>
    <w:rsid w:val="00D2589D"/>
    <w:rsid w:val="00D26019"/>
    <w:rsid w:val="00D419F5"/>
    <w:rsid w:val="00D54E20"/>
    <w:rsid w:val="00D55A0B"/>
    <w:rsid w:val="00D55E0A"/>
    <w:rsid w:val="00D6515C"/>
    <w:rsid w:val="00D7085D"/>
    <w:rsid w:val="00D81811"/>
    <w:rsid w:val="00D918DC"/>
    <w:rsid w:val="00D946FD"/>
    <w:rsid w:val="00DA119E"/>
    <w:rsid w:val="00DB6FCE"/>
    <w:rsid w:val="00DC5A38"/>
    <w:rsid w:val="00DC64EA"/>
    <w:rsid w:val="00DD44D5"/>
    <w:rsid w:val="00DF4A5A"/>
    <w:rsid w:val="00E00699"/>
    <w:rsid w:val="00E14DDD"/>
    <w:rsid w:val="00E16518"/>
    <w:rsid w:val="00E21803"/>
    <w:rsid w:val="00E323DD"/>
    <w:rsid w:val="00E340A0"/>
    <w:rsid w:val="00E435FB"/>
    <w:rsid w:val="00E44B5A"/>
    <w:rsid w:val="00E55F6A"/>
    <w:rsid w:val="00E60FF0"/>
    <w:rsid w:val="00E64B29"/>
    <w:rsid w:val="00E67774"/>
    <w:rsid w:val="00E677FC"/>
    <w:rsid w:val="00E72C73"/>
    <w:rsid w:val="00E73124"/>
    <w:rsid w:val="00E7659C"/>
    <w:rsid w:val="00E97D2F"/>
    <w:rsid w:val="00EF022C"/>
    <w:rsid w:val="00EF0F22"/>
    <w:rsid w:val="00F154B2"/>
    <w:rsid w:val="00F228C9"/>
    <w:rsid w:val="00F30BF4"/>
    <w:rsid w:val="00F416F2"/>
    <w:rsid w:val="00F44F7A"/>
    <w:rsid w:val="00F50345"/>
    <w:rsid w:val="00F56AAB"/>
    <w:rsid w:val="00F633D0"/>
    <w:rsid w:val="00F802B0"/>
    <w:rsid w:val="00FE016F"/>
    <w:rsid w:val="00FE4F0D"/>
    <w:rsid w:val="00FE5935"/>
    <w:rsid w:val="00FF4457"/>
    <w:rsid w:val="00FF4540"/>
    <w:rsid w:val="00FF7B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f06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55F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E55F6A"/>
  </w:style>
  <w:style w:type="paragraph" w:styleId="a5">
    <w:name w:val="footer"/>
    <w:basedOn w:val="a"/>
    <w:link w:val="a6"/>
    <w:uiPriority w:val="99"/>
    <w:unhideWhenUsed/>
    <w:rsid w:val="00E55F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E55F6A"/>
  </w:style>
  <w:style w:type="paragraph" w:styleId="a7">
    <w:name w:val="Balloon Text"/>
    <w:basedOn w:val="a"/>
    <w:link w:val="a8"/>
    <w:uiPriority w:val="99"/>
    <w:semiHidden/>
    <w:unhideWhenUsed/>
    <w:rsid w:val="00E55F6A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link w:val="a7"/>
    <w:uiPriority w:val="99"/>
    <w:semiHidden/>
    <w:rsid w:val="00E55F6A"/>
    <w:rPr>
      <w:rFonts w:ascii="Tahoma" w:hAnsi="Tahoma" w:cs="Angsana New"/>
      <w:sz w:val="16"/>
      <w:szCs w:val="20"/>
    </w:rPr>
  </w:style>
  <w:style w:type="table" w:styleId="-1">
    <w:name w:val="Light Shading Accent 1"/>
    <w:basedOn w:val="a1"/>
    <w:uiPriority w:val="60"/>
    <w:rsid w:val="00D26019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1-4">
    <w:name w:val="Medium List 1 Accent 4"/>
    <w:basedOn w:val="a1"/>
    <w:uiPriority w:val="65"/>
    <w:rsid w:val="00D26019"/>
    <w:rPr>
      <w:color w:val="000000"/>
    </w:rPr>
    <w:tblPr>
      <w:tblStyleRowBandSize w:val="1"/>
      <w:tblStyleColBandSize w:val="1"/>
      <w:tblInd w:w="0" w:type="dxa"/>
      <w:tblBorders>
        <w:top w:val="single" w:sz="8" w:space="0" w:color="8064A2"/>
        <w:bottom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Angsana New"/>
      </w:rPr>
      <w:tblPr/>
      <w:tcPr>
        <w:tcBorders>
          <w:top w:val="nil"/>
          <w:bottom w:val="single" w:sz="8" w:space="0" w:color="8064A2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band1Vert">
      <w:tblPr/>
      <w:tcPr>
        <w:shd w:val="clear" w:color="auto" w:fill="DFD8E8"/>
      </w:tcPr>
    </w:tblStylePr>
    <w:tblStylePr w:type="band1Horz">
      <w:tblPr/>
      <w:tcPr>
        <w:shd w:val="clear" w:color="auto" w:fill="DFD8E8"/>
      </w:tcPr>
    </w:tblStylePr>
  </w:style>
  <w:style w:type="table" w:styleId="1-6">
    <w:name w:val="Medium List 1 Accent 6"/>
    <w:basedOn w:val="a1"/>
    <w:uiPriority w:val="65"/>
    <w:rsid w:val="00D26019"/>
    <w:rPr>
      <w:color w:val="000000"/>
    </w:rPr>
    <w:tblPr>
      <w:tblStyleRowBandSize w:val="1"/>
      <w:tblStyleColBandSize w:val="1"/>
      <w:tblInd w:w="0" w:type="dxa"/>
      <w:tblBorders>
        <w:top w:val="single" w:sz="8" w:space="0" w:color="F79646"/>
        <w:bottom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Angsana New"/>
      </w:rPr>
      <w:tblPr/>
      <w:tcPr>
        <w:tcBorders>
          <w:top w:val="nil"/>
          <w:bottom w:val="single" w:sz="8" w:space="0" w:color="F7964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paragraph" w:styleId="a9">
    <w:name w:val="List Paragraph"/>
    <w:basedOn w:val="a"/>
    <w:uiPriority w:val="34"/>
    <w:qFormat/>
    <w:rsid w:val="009B61EB"/>
    <w:pPr>
      <w:ind w:left="720"/>
      <w:contextualSpacing/>
    </w:pPr>
  </w:style>
  <w:style w:type="table" w:styleId="aa">
    <w:name w:val="Table Grid"/>
    <w:basedOn w:val="a1"/>
    <w:uiPriority w:val="39"/>
    <w:rsid w:val="00A5332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55F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E55F6A"/>
  </w:style>
  <w:style w:type="paragraph" w:styleId="a5">
    <w:name w:val="footer"/>
    <w:basedOn w:val="a"/>
    <w:link w:val="a6"/>
    <w:uiPriority w:val="99"/>
    <w:unhideWhenUsed/>
    <w:rsid w:val="00E55F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E55F6A"/>
  </w:style>
  <w:style w:type="paragraph" w:styleId="a7">
    <w:name w:val="Balloon Text"/>
    <w:basedOn w:val="a"/>
    <w:link w:val="a8"/>
    <w:uiPriority w:val="99"/>
    <w:semiHidden/>
    <w:unhideWhenUsed/>
    <w:rsid w:val="00E55F6A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link w:val="a7"/>
    <w:uiPriority w:val="99"/>
    <w:semiHidden/>
    <w:rsid w:val="00E55F6A"/>
    <w:rPr>
      <w:rFonts w:ascii="Tahoma" w:hAnsi="Tahoma" w:cs="Angsana New"/>
      <w:sz w:val="16"/>
      <w:szCs w:val="20"/>
    </w:rPr>
  </w:style>
  <w:style w:type="table" w:styleId="-1">
    <w:name w:val="Light Shading Accent 1"/>
    <w:basedOn w:val="a1"/>
    <w:uiPriority w:val="60"/>
    <w:rsid w:val="00D26019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1-4">
    <w:name w:val="Medium List 1 Accent 4"/>
    <w:basedOn w:val="a1"/>
    <w:uiPriority w:val="65"/>
    <w:rsid w:val="00D26019"/>
    <w:rPr>
      <w:color w:val="000000"/>
    </w:rPr>
    <w:tblPr>
      <w:tblStyleRowBandSize w:val="1"/>
      <w:tblStyleColBandSize w:val="1"/>
      <w:tblInd w:w="0" w:type="dxa"/>
      <w:tblBorders>
        <w:top w:val="single" w:sz="8" w:space="0" w:color="8064A2"/>
        <w:bottom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Angsana New"/>
      </w:rPr>
      <w:tblPr/>
      <w:tcPr>
        <w:tcBorders>
          <w:top w:val="nil"/>
          <w:bottom w:val="single" w:sz="8" w:space="0" w:color="8064A2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band1Vert">
      <w:tblPr/>
      <w:tcPr>
        <w:shd w:val="clear" w:color="auto" w:fill="DFD8E8"/>
      </w:tcPr>
    </w:tblStylePr>
    <w:tblStylePr w:type="band1Horz">
      <w:tblPr/>
      <w:tcPr>
        <w:shd w:val="clear" w:color="auto" w:fill="DFD8E8"/>
      </w:tcPr>
    </w:tblStylePr>
  </w:style>
  <w:style w:type="table" w:styleId="1-6">
    <w:name w:val="Medium List 1 Accent 6"/>
    <w:basedOn w:val="a1"/>
    <w:uiPriority w:val="65"/>
    <w:rsid w:val="00D26019"/>
    <w:rPr>
      <w:color w:val="000000"/>
    </w:rPr>
    <w:tblPr>
      <w:tblStyleRowBandSize w:val="1"/>
      <w:tblStyleColBandSize w:val="1"/>
      <w:tblInd w:w="0" w:type="dxa"/>
      <w:tblBorders>
        <w:top w:val="single" w:sz="8" w:space="0" w:color="F79646"/>
        <w:bottom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Angsana New"/>
      </w:rPr>
      <w:tblPr/>
      <w:tcPr>
        <w:tcBorders>
          <w:top w:val="nil"/>
          <w:bottom w:val="single" w:sz="8" w:space="0" w:color="F7964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paragraph" w:styleId="a9">
    <w:name w:val="List Paragraph"/>
    <w:basedOn w:val="a"/>
    <w:uiPriority w:val="34"/>
    <w:qFormat/>
    <w:rsid w:val="009B61EB"/>
    <w:pPr>
      <w:ind w:left="720"/>
      <w:contextualSpacing/>
    </w:pPr>
  </w:style>
  <w:style w:type="table" w:styleId="aa">
    <w:name w:val="Table Grid"/>
    <w:basedOn w:val="a1"/>
    <w:uiPriority w:val="39"/>
    <w:rsid w:val="00A5332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hyperlink" Target="http://www.google.co.th/url?sa=i&amp;rct=j&amp;q=&amp;esrc=s&amp;source=images&amp;cd=&amp;cad=rja&amp;uact=8&amp;ved=0ahUKEwjR1ZC0svXMAhUPTI8KHZgdD58QjRwIBw&amp;url=http://my.dek-d.com/meowza002/quizmaze/?id=11202&amp;psig=AFQjCNFOP5UXL_mQds91ZNGT6NBgTRllSw&amp;ust=1464271436379922" TargetMode="External"/><Relationship Id="rId26" Type="http://schemas.openxmlformats.org/officeDocument/2006/relationships/image" Target="media/image15.gif"/><Relationship Id="rId39" Type="http://schemas.openxmlformats.org/officeDocument/2006/relationships/image" Target="media/image24.png"/><Relationship Id="rId21" Type="http://schemas.openxmlformats.org/officeDocument/2006/relationships/image" Target="media/image10.jpeg"/><Relationship Id="rId34" Type="http://schemas.openxmlformats.org/officeDocument/2006/relationships/image" Target="media/image23.png"/><Relationship Id="rId42" Type="http://schemas.openxmlformats.org/officeDocument/2006/relationships/image" Target="media/image180.png"/><Relationship Id="rId47" Type="http://schemas.openxmlformats.org/officeDocument/2006/relationships/footer" Target="footer1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8.emf"/><Relationship Id="rId11" Type="http://schemas.openxmlformats.org/officeDocument/2006/relationships/hyperlink" Target="https://www.google.co.th/url?sa=i&amp;rct=j&amp;q=&amp;esrc=s&amp;source=images&amp;cd=&amp;cad=rja&amp;uact=8&amp;ved=0ahUKEwio6YLKy4XRAhXJu48KHbBRDtAQjRwIBw&amp;url=https://pixabay.com/th/%E0%B8%A1%E0%B8%B5%E0%B8%84%E0%B8%A7%E0%B8%B2%E0%B8%A1%E0%B8%AA%E0%B8%B8%E0%B8%82-%E0%B8%84%E0%B8%A3%E0%B8%AD%E0%B8%9A%E0%B8%84%E0%B8%A3%E0%B8%B1%E0%B8%A7-%E0%B8%81%E0%B8%B2%E0%B8%A3%E0%B9%8C%E0%B8%95%E0%B8%B9%E0%B8%99-%E0%B9%80%E0%B8%94%E0%B9%87%E0%B8%81-1082921/&amp;bvm=bv.142059868,d.c2I&amp;psig=AFQjCNEkVtFFNNcq3rkY5yOGFyEQA-p-fw&amp;ust=1482420141846117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00.png"/><Relationship Id="rId40" Type="http://schemas.openxmlformats.org/officeDocument/2006/relationships/image" Target="media/image160.png"/><Relationship Id="rId45" Type="http://schemas.openxmlformats.org/officeDocument/2006/relationships/image" Target="media/image26.png"/><Relationship Id="rId5" Type="http://schemas.microsoft.com/office/2007/relationships/stylesWithEffects" Target="stylesWithEffects.xml"/><Relationship Id="rId15" Type="http://schemas.openxmlformats.org/officeDocument/2006/relationships/image" Target="media/image5.png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36" Type="http://schemas.openxmlformats.org/officeDocument/2006/relationships/image" Target="media/image19.png"/><Relationship Id="rId49" Type="http://schemas.openxmlformats.org/officeDocument/2006/relationships/theme" Target="theme/theme1.xml"/><Relationship Id="rId10" Type="http://schemas.openxmlformats.org/officeDocument/2006/relationships/image" Target="media/image1.wmf"/><Relationship Id="rId19" Type="http://schemas.openxmlformats.org/officeDocument/2006/relationships/image" Target="media/image8.jpeg"/><Relationship Id="rId31" Type="http://schemas.openxmlformats.org/officeDocument/2006/relationships/image" Target="media/image20.png"/><Relationship Id="rId44" Type="http://schemas.openxmlformats.org/officeDocument/2006/relationships/image" Target="media/image25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11.png"/><Relationship Id="rId27" Type="http://schemas.openxmlformats.org/officeDocument/2006/relationships/image" Target="media/image16.jpeg"/><Relationship Id="rId30" Type="http://schemas.openxmlformats.org/officeDocument/2006/relationships/image" Target="media/image19.emf"/><Relationship Id="rId35" Type="http://schemas.openxmlformats.org/officeDocument/2006/relationships/image" Target="media/image18.png"/><Relationship Id="rId43" Type="http://schemas.openxmlformats.org/officeDocument/2006/relationships/hyperlink" Target="http://www.google.co.th/url?sa=i&amp;rct=j&amp;q=&amp;esrc=s&amp;source=images&amp;cd=&amp;cad=rja&amp;uact=8&amp;ved=0ahUKEwitmLnZ74HNAhVLvY8KHUErCZcQjRwIBw&amp;url=http://xn--12c4bmrju6hc9d9j.com/%E0%B8%A1%E0%B8%B1%E0%B8%87%E0%B8%84%E0%B8%B8%E0%B8%94-%E0%B9%81%E0%B8%81%E0%B9%89%E0%B8%A7%E0%B8%A1%E0%B8%B1%E0%B8%87%E0%B8%81%E0%B8%A3-%E0%B8%AA%E0%B8%B8%E0%B8%94%E0%B8%A2%E0%B8%AD%E0%B8%94%E0%B8%9C/&amp;psig=AFQjCNFgBoNGEa701DMPp0hQKlccxmbgvQ&amp;ust=1464700103594901" TargetMode="External"/><Relationship Id="rId48" Type="http://schemas.openxmlformats.org/officeDocument/2006/relationships/fontTable" Target="fontTable.xml"/><Relationship Id="rId8" Type="http://schemas.openxmlformats.org/officeDocument/2006/relationships/footnotes" Target="footnotes.xml"/><Relationship Id="rId3" Type="http://schemas.openxmlformats.org/officeDocument/2006/relationships/numbering" Target="numbering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4.jpeg"/><Relationship Id="rId33" Type="http://schemas.openxmlformats.org/officeDocument/2006/relationships/image" Target="media/image22.png"/><Relationship Id="rId38" Type="http://schemas.openxmlformats.org/officeDocument/2006/relationships/hyperlink" Target="http://www.google.co.th/url?sa=i&amp;rct=j&amp;q=&amp;esrc=s&amp;source=images&amp;cd=&amp;cad=rja&amp;uact=8&amp;ved=0ahUKEwjki-Dfk-rRAhXJQ48KHcEGAfAQjRwIBw&amp;url=http://www.bloggang.com/mainblog.php?id=tua-lek-lek&amp;month=04-09-2013&amp;group=2&amp;gblog=9&amp;bvm=bv.145822982,d.c2I&amp;psig=AFQjCNGVXz3xgOWv5UTN8RRd_5GFV_2T2g&amp;ust=1485875494415806" TargetMode="External"/><Relationship Id="rId46" Type="http://schemas.openxmlformats.org/officeDocument/2006/relationships/header" Target="header1.xml"/><Relationship Id="rId20" Type="http://schemas.openxmlformats.org/officeDocument/2006/relationships/image" Target="media/image9.png"/><Relationship Id="rId41" Type="http://schemas.openxmlformats.org/officeDocument/2006/relationships/image" Target="media/image17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10.png"/><Relationship Id="rId3" Type="http://schemas.openxmlformats.org/officeDocument/2006/relationships/image" Target="media/image32.jpg"/><Relationship Id="rId7" Type="http://schemas.openxmlformats.org/officeDocument/2006/relationships/image" Target="media/image100.jpeg"/><Relationship Id="rId12" Type="http://schemas.openxmlformats.org/officeDocument/2006/relationships/image" Target="media/image15.jpeg"/><Relationship Id="rId2" Type="http://schemas.openxmlformats.org/officeDocument/2006/relationships/image" Target="media/image31.png"/><Relationship Id="rId1" Type="http://schemas.openxmlformats.org/officeDocument/2006/relationships/image" Target="media/image30.jpg"/><Relationship Id="rId6" Type="http://schemas.openxmlformats.org/officeDocument/2006/relationships/image" Target="media/image35.jpg"/><Relationship Id="rId11" Type="http://schemas.openxmlformats.org/officeDocument/2006/relationships/image" Target="media/image140.png"/><Relationship Id="rId5" Type="http://schemas.openxmlformats.org/officeDocument/2006/relationships/image" Target="media/image34.png"/><Relationship Id="rId10" Type="http://schemas.openxmlformats.org/officeDocument/2006/relationships/image" Target="media/image130.png"/><Relationship Id="rId4" Type="http://schemas.openxmlformats.org/officeDocument/2006/relationships/image" Target="media/image33.png"/><Relationship Id="rId9" Type="http://schemas.openxmlformats.org/officeDocument/2006/relationships/image" Target="media/image120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9.jpg"/><Relationship Id="rId2" Type="http://schemas.openxmlformats.org/officeDocument/2006/relationships/image" Target="media/image28.jpg"/><Relationship Id="rId1" Type="http://schemas.openxmlformats.org/officeDocument/2006/relationships/image" Target="media/image2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OM\AppData\Local\Chemistry%20Add-in%20for%20Word\Chemistry%20Gallery\Chem4Word.dotx" TargetMode="Externa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ntrolsStorage xmlns="urn:schemas-microsoft-com.VSTO2008Demos.ControlsStorage">
  <Controls>AAEAAAD/////AQAAAAAAAAAMAgAAAEVDaGVtNFdvcmQuQ29yZSwgVmVyc2lvbj0xLjAuMC4wLCBDdWx0dXJlPW5ldXRyYWwsIFB1YmxpY0tleVRva2VuPW51bGwHAQAAAAABAAAAAAAAAAQgQ2hlbTRXb3JkLkNvcmUuQ29udHJvbFByb3BlcnRpZXMCAAAACw==</Controls>
</ControlsStorage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8FB49D-C679-47F7-A481-96CDFA4497F6}">
  <ds:schemaRefs>
    <ds:schemaRef ds:uri="urn:schemas-microsoft-com.VSTO2008Demos.ControlsStorage"/>
  </ds:schemaRefs>
</ds:datastoreItem>
</file>

<file path=customXml/itemProps2.xml><?xml version="1.0" encoding="utf-8"?>
<ds:datastoreItem xmlns:ds="http://schemas.openxmlformats.org/officeDocument/2006/customXml" ds:itemID="{26CB408E-7D0E-4E56-8B98-C8D51BCEF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Chem4Word</Template>
  <TotalTime>36</TotalTime>
  <Pages>35</Pages>
  <Words>4278</Words>
  <Characters>24389</Characters>
  <Application>Microsoft Office Word</Application>
  <DocSecurity>0</DocSecurity>
  <Lines>203</Lines>
  <Paragraphs>57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>ชุดที่ 1 กฎเกณฑ์เบื้องต้นเกี่ยวกับการนับ</vt:lpstr>
    </vt:vector>
  </TitlesOfParts>
  <Company>ชุดฝึกทักษะคณิตศาสตร์</Company>
  <LinksUpToDate>false</LinksUpToDate>
  <CharactersWithSpaces>28610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ชุดที่ 1 กฎเกณฑ์เบื้องต้นเกี่ยวกับการนับ</dc:title>
  <dc:creator>Administrator</dc:creator>
  <cp:lastModifiedBy>Dell2</cp:lastModifiedBy>
  <cp:revision>5</cp:revision>
  <dcterms:created xsi:type="dcterms:W3CDTF">2018-09-02T03:16:00Z</dcterms:created>
  <dcterms:modified xsi:type="dcterms:W3CDTF">2018-09-12T04:08:00Z</dcterms:modified>
</cp:coreProperties>
</file>